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0872D397" w:rsidR="00303C25" w:rsidRPr="00CB168F" w:rsidRDefault="00303C25" w:rsidP="00303C25">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6A4D2C">
        <w:rPr>
          <w:rFonts w:ascii="Arial" w:hAnsi="Arial" w:cs="Arial"/>
          <w:b/>
          <w:sz w:val="24"/>
          <w:lang w:val="de-DE"/>
        </w:rPr>
        <w:t>7</w:t>
      </w:r>
      <w:r w:rsidRPr="0012486F">
        <w:rPr>
          <w:rFonts w:ascii="Arial" w:hAnsi="Arial" w:cs="Arial"/>
          <w:b/>
          <w:sz w:val="24"/>
          <w:lang w:val="de-DE"/>
        </w:rPr>
        <w:tab/>
      </w:r>
      <w:r>
        <w:rPr>
          <w:rFonts w:ascii="Arial" w:hAnsi="Arial" w:cs="Arial"/>
          <w:b/>
          <w:sz w:val="24"/>
          <w:lang w:val="de-DE"/>
        </w:rPr>
        <w:tab/>
      </w:r>
      <w:r w:rsidR="00EA01DC" w:rsidRPr="00EA01DC">
        <w:rPr>
          <w:rFonts w:ascii="Arial" w:hAnsi="Arial" w:cs="Arial"/>
          <w:b/>
          <w:sz w:val="24"/>
          <w:lang w:val="de-DE"/>
        </w:rPr>
        <w:t>R4-2521512</w:t>
      </w:r>
      <w:r w:rsidRPr="0012486F">
        <w:rPr>
          <w:rFonts w:ascii="Arial" w:hAnsi="Arial" w:cs="Arial"/>
          <w:b/>
          <w:sz w:val="24"/>
          <w:lang w:val="de-DE"/>
        </w:rPr>
        <w:br/>
      </w:r>
      <w:bookmarkEnd w:id="0"/>
      <w:r w:rsidR="006A4D2C">
        <w:rPr>
          <w:rFonts w:ascii="Arial" w:eastAsia="宋体" w:hAnsi="Arial" w:cs="Arial"/>
          <w:b/>
          <w:sz w:val="24"/>
          <w:szCs w:val="24"/>
        </w:rPr>
        <w:t>Dallas, USA, Nov. 17-21</w:t>
      </w:r>
      <w:r w:rsidR="006A4D2C" w:rsidRPr="00F542A0">
        <w:rPr>
          <w:rFonts w:ascii="Arial" w:eastAsia="宋体" w:hAnsi="Arial" w:cs="Arial"/>
          <w:b/>
          <w:sz w:val="24"/>
          <w:szCs w:val="24"/>
        </w:rPr>
        <w:t>, 2025</w:t>
      </w:r>
    </w:p>
    <w:p w14:paraId="194F5C4B" w14:textId="77777777" w:rsidR="00C555E7" w:rsidRPr="00303C25" w:rsidRDefault="00C555E7" w:rsidP="00C555E7">
      <w:pPr>
        <w:rPr>
          <w:rFonts w:ascii="Arial" w:hAnsi="Arial" w:cs="Arial"/>
          <w:b/>
          <w:sz w:val="24"/>
          <w:szCs w:val="24"/>
        </w:rPr>
      </w:pPr>
    </w:p>
    <w:p w14:paraId="14946D49" w14:textId="56139DBA"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BB5472" w:rsidRPr="00BB5472">
        <w:rPr>
          <w:rFonts w:ascii="Arial" w:hAnsi="Arial" w:cs="Arial"/>
          <w:b/>
          <w:sz w:val="24"/>
          <w:szCs w:val="24"/>
        </w:rPr>
        <w:t>R17 n104 MPR update for 26dB ACLR</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1C78B6B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05BB6" w:rsidRPr="00D05BB6">
        <w:rPr>
          <w:rFonts w:ascii="Arial" w:hAnsi="Arial" w:cs="Arial"/>
          <w:b/>
          <w:sz w:val="24"/>
          <w:szCs w:val="24"/>
        </w:rPr>
        <w:t>10.2.2</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19D9073A" w14:textId="4CFB885A" w:rsidR="00B23E46" w:rsidRPr="004E7558" w:rsidRDefault="00B23E46" w:rsidP="00C555E7">
      <w:pPr>
        <w:rPr>
          <w:rStyle w:val="affd"/>
        </w:rPr>
      </w:pPr>
      <w:r w:rsidRPr="004E7558">
        <w:rPr>
          <w:rStyle w:val="affd"/>
          <w:rFonts w:hint="eastAsia"/>
        </w:rPr>
        <w:t>In</w:t>
      </w:r>
      <w:r w:rsidRPr="004E7558">
        <w:rPr>
          <w:rStyle w:val="affd"/>
        </w:rPr>
        <w:t xml:space="preserve"> Rel-</w:t>
      </w:r>
      <w:r w:rsidR="00DC1896">
        <w:rPr>
          <w:rStyle w:val="affd"/>
        </w:rPr>
        <w:t>17 maintenance</w:t>
      </w:r>
      <w:r w:rsidRPr="004E7558">
        <w:rPr>
          <w:rStyle w:val="affd"/>
        </w:rPr>
        <w:t>,</w:t>
      </w:r>
      <w:r w:rsidR="00DC1896">
        <w:rPr>
          <w:rStyle w:val="affd"/>
        </w:rPr>
        <w:t xml:space="preserve"> it was agreed that the MPR for n104 will be reviewed with band specific ACLR = 26dB</w:t>
      </w:r>
      <w:r w:rsidR="00A564A0">
        <w:rPr>
          <w:rStyle w:val="affd"/>
        </w:rPr>
        <w:t xml:space="preserve"> [</w:t>
      </w:r>
      <w:r w:rsidR="00604165">
        <w:rPr>
          <w:rStyle w:val="affd"/>
        </w:rPr>
        <w:t>1</w:t>
      </w:r>
      <w:r w:rsidR="00A564A0">
        <w:rPr>
          <w:rStyle w:val="affd"/>
        </w:rPr>
        <w:t>]</w:t>
      </w:r>
      <w:r w:rsidR="00DC1896">
        <w:rPr>
          <w:rStyle w:val="affd"/>
        </w:rPr>
        <w:t>.</w:t>
      </w:r>
      <w:r w:rsidRPr="004E7558">
        <w:rPr>
          <w:rStyle w:val="affd"/>
        </w:rPr>
        <w:t xml:space="preserve"> </w:t>
      </w:r>
      <w:r w:rsidR="00506E34" w:rsidRPr="004E7558">
        <w:rPr>
          <w:rStyle w:val="affd"/>
        </w:rPr>
        <w:t xml:space="preserve">This paper shares our </w:t>
      </w:r>
      <w:r w:rsidR="00604165">
        <w:rPr>
          <w:rStyle w:val="affd"/>
        </w:rPr>
        <w:t xml:space="preserve">simulation results and </w:t>
      </w:r>
      <w:r w:rsidR="00506E34" w:rsidRPr="004E7558">
        <w:rPr>
          <w:rStyle w:val="affd"/>
        </w:rPr>
        <w:t>view</w:t>
      </w:r>
      <w:r w:rsidR="00604165">
        <w:rPr>
          <w:rStyle w:val="affd"/>
        </w:rPr>
        <w:t>s</w:t>
      </w:r>
      <w:r w:rsidR="00506E34" w:rsidRPr="004E7558">
        <w:rPr>
          <w:rStyle w:val="affd"/>
        </w:rPr>
        <w:t xml:space="preserve"> on</w:t>
      </w:r>
      <w:r w:rsidRPr="004E7558">
        <w:rPr>
          <w:rStyle w:val="affd"/>
        </w:rPr>
        <w:t xml:space="preserve"> this aspect</w:t>
      </w:r>
      <w:r w:rsidR="00074851" w:rsidRPr="004E7558">
        <w:rPr>
          <w:rStyle w:val="affd"/>
        </w:rPr>
        <w:t>.</w:t>
      </w:r>
    </w:p>
    <w:p w14:paraId="33041385" w14:textId="68AAB025" w:rsidR="00B23E46" w:rsidRDefault="00B23E46" w:rsidP="00C555E7">
      <w:pPr>
        <w:rPr>
          <w:rStyle w:val="affd"/>
        </w:rPr>
      </w:pPr>
    </w:p>
    <w:tbl>
      <w:tblPr>
        <w:tblStyle w:val="afe"/>
        <w:tblW w:w="0" w:type="auto"/>
        <w:tblLook w:val="04A0" w:firstRow="1" w:lastRow="0" w:firstColumn="1" w:lastColumn="0" w:noHBand="0" w:noVBand="1"/>
      </w:tblPr>
      <w:tblGrid>
        <w:gridCol w:w="9631"/>
      </w:tblGrid>
      <w:tr w:rsidR="00A06AE2" w14:paraId="03A4F99B" w14:textId="77777777" w:rsidTr="00A06AE2">
        <w:tc>
          <w:tcPr>
            <w:tcW w:w="9631" w:type="dxa"/>
          </w:tcPr>
          <w:p w14:paraId="0FB39786" w14:textId="034B097D" w:rsidR="00A06AE2" w:rsidRPr="00A06AE2" w:rsidRDefault="00A06AE2" w:rsidP="00A06AE2">
            <w:pPr>
              <w:rPr>
                <w:lang w:val="en-GB"/>
              </w:rPr>
            </w:pPr>
            <w:r w:rsidRPr="00A06AE2">
              <w:rPr>
                <w:lang w:val="en-GB"/>
              </w:rPr>
              <w:t>Topic 1: Scope</w:t>
            </w:r>
          </w:p>
          <w:p w14:paraId="77C8BBF4" w14:textId="4FFEB9D9" w:rsidR="00A06AE2" w:rsidRPr="00A06AE2" w:rsidRDefault="00A06AE2" w:rsidP="00A06AE2">
            <w:pPr>
              <w:rPr>
                <w:bCs/>
                <w:lang w:val="en-GB"/>
              </w:rPr>
            </w:pPr>
            <w:r w:rsidRPr="00A06AE2">
              <w:rPr>
                <w:bCs/>
                <w:lang w:val="en-GB"/>
              </w:rPr>
              <w:t>Way forward/Agreement</w:t>
            </w:r>
          </w:p>
          <w:p w14:paraId="6ADF7C65" w14:textId="77777777" w:rsidR="00A06AE2" w:rsidRPr="00A06AE2" w:rsidRDefault="00A06AE2" w:rsidP="00A06AE2">
            <w:pPr>
              <w:rPr>
                <w:lang w:val="en-GB"/>
              </w:rPr>
            </w:pPr>
            <w:r w:rsidRPr="00A06AE2">
              <w:rPr>
                <w:lang w:val="en-GB"/>
              </w:rPr>
              <w:t>-</w:t>
            </w:r>
            <w:r w:rsidRPr="00A06AE2">
              <w:rPr>
                <w:lang w:val="en-GB"/>
              </w:rPr>
              <w:tab/>
              <w:t>RAN4 introduces a band specific ACLR of 26 dB to n104 with a dedicated MPR under the following conditions.</w:t>
            </w:r>
          </w:p>
          <w:p w14:paraId="1AB4192B" w14:textId="77777777" w:rsidR="00A06AE2" w:rsidRPr="00A06AE2" w:rsidRDefault="00A06AE2" w:rsidP="00A06AE2">
            <w:pPr>
              <w:rPr>
                <w:highlight w:val="lightGray"/>
                <w:lang w:val="en-GB"/>
              </w:rPr>
            </w:pPr>
            <w:r w:rsidRPr="00A06AE2">
              <w:rPr>
                <w:highlight w:val="lightGray"/>
                <w:lang w:val="en-GB"/>
              </w:rPr>
              <w:t>-</w:t>
            </w:r>
            <w:r w:rsidRPr="00A06AE2">
              <w:rPr>
                <w:highlight w:val="lightGray"/>
                <w:lang w:val="en-GB"/>
              </w:rPr>
              <w:tab/>
            </w:r>
            <w:r w:rsidRPr="00A06AE2">
              <w:rPr>
                <w:highlight w:val="lightGray"/>
                <w:lang w:val="en-GB"/>
              </w:rPr>
              <w:tab/>
              <w:t>PC3 for n104 and CA_n104C and Band Combinations (BCs) including n104</w:t>
            </w:r>
          </w:p>
          <w:p w14:paraId="0A363E72" w14:textId="77777777" w:rsidR="00A06AE2" w:rsidRPr="00A06AE2" w:rsidRDefault="00A06AE2" w:rsidP="00A06AE2">
            <w:pPr>
              <w:rPr>
                <w:lang w:val="en-GB"/>
              </w:rPr>
            </w:pPr>
            <w:r w:rsidRPr="00A06AE2">
              <w:rPr>
                <w:highlight w:val="lightGray"/>
                <w:lang w:val="en-GB"/>
              </w:rPr>
              <w:t>-</w:t>
            </w:r>
            <w:r w:rsidRPr="00A06AE2">
              <w:rPr>
                <w:highlight w:val="lightGray"/>
                <w:lang w:val="en-GB"/>
              </w:rPr>
              <w:tab/>
            </w:r>
            <w:r w:rsidRPr="00A06AE2">
              <w:rPr>
                <w:highlight w:val="lightGray"/>
                <w:lang w:val="en-GB"/>
              </w:rPr>
              <w:tab/>
              <w:t>1Tx and 2Tx are considered</w:t>
            </w:r>
          </w:p>
          <w:p w14:paraId="35FA6B1F" w14:textId="77777777" w:rsidR="00A06AE2" w:rsidRDefault="00A06AE2" w:rsidP="00A06AE2">
            <w:pPr>
              <w:rPr>
                <w:lang w:val="en-GB"/>
              </w:rPr>
            </w:pPr>
          </w:p>
          <w:p w14:paraId="5E065B40" w14:textId="32CB2295" w:rsidR="00A06AE2" w:rsidRPr="00A06AE2" w:rsidRDefault="00A06AE2" w:rsidP="00A06AE2">
            <w:pPr>
              <w:rPr>
                <w:lang w:val="en-GB"/>
              </w:rPr>
            </w:pPr>
            <w:r w:rsidRPr="00A06AE2">
              <w:rPr>
                <w:lang w:val="en-GB"/>
              </w:rPr>
              <w:t>Topic 2: technical aspects</w:t>
            </w:r>
          </w:p>
          <w:p w14:paraId="34E79D2A" w14:textId="200E26B1" w:rsidR="00A06AE2" w:rsidRPr="00A06AE2" w:rsidRDefault="00A06AE2" w:rsidP="00A06AE2">
            <w:pPr>
              <w:rPr>
                <w:lang w:val="en-GB"/>
              </w:rPr>
            </w:pPr>
            <w:r w:rsidRPr="00A06AE2">
              <w:rPr>
                <w:lang w:val="en-GB"/>
              </w:rPr>
              <w:t>Sub-topic 2-1: How to introduce the ACLR</w:t>
            </w:r>
          </w:p>
          <w:p w14:paraId="348511DA" w14:textId="41AE331A" w:rsidR="00A06AE2" w:rsidRPr="00A06AE2" w:rsidRDefault="00A06AE2" w:rsidP="00A06AE2">
            <w:pPr>
              <w:rPr>
                <w:bCs/>
                <w:lang w:val="en-GB"/>
              </w:rPr>
            </w:pPr>
            <w:r w:rsidRPr="00A06AE2">
              <w:rPr>
                <w:bCs/>
                <w:lang w:val="en-GB"/>
              </w:rPr>
              <w:t>Way forward/Agreement</w:t>
            </w:r>
          </w:p>
          <w:p w14:paraId="700A9782" w14:textId="77777777" w:rsidR="00A06AE2" w:rsidRPr="00A06AE2" w:rsidRDefault="00A06AE2" w:rsidP="00A06AE2">
            <w:pPr>
              <w:rPr>
                <w:lang w:val="en-GB"/>
              </w:rPr>
            </w:pPr>
            <w:r w:rsidRPr="00A06AE2">
              <w:rPr>
                <w:lang w:val="en-GB"/>
              </w:rPr>
              <w:t>Below approaches can be further discussed</w:t>
            </w:r>
          </w:p>
          <w:p w14:paraId="616342B9" w14:textId="65509A0E" w:rsidR="00A06AE2" w:rsidRPr="00A06AE2" w:rsidRDefault="00A06AE2" w:rsidP="00A06AE2">
            <w:pPr>
              <w:rPr>
                <w:lang w:val="en-GB"/>
              </w:rPr>
            </w:pPr>
            <w:r w:rsidRPr="00A06AE2">
              <w:rPr>
                <w:highlight w:val="lightGray"/>
                <w:lang w:val="en-GB"/>
              </w:rPr>
              <w:t>-</w:t>
            </w:r>
            <w:r w:rsidRPr="00A06AE2">
              <w:rPr>
                <w:highlight w:val="lightGray"/>
                <w:lang w:val="en-GB"/>
              </w:rPr>
              <w:tab/>
            </w:r>
            <w:r w:rsidRPr="00A06AE2">
              <w:rPr>
                <w:highlight w:val="lightGray"/>
                <w:lang w:val="en-GB"/>
              </w:rPr>
              <w:tab/>
              <w:t xml:space="preserve">FFS on if a band specific ACLR for n104 and CA_n104C is treated with NS </w:t>
            </w:r>
            <w:proofErr w:type="spellStart"/>
            <w:r w:rsidRPr="00A06AE2">
              <w:rPr>
                <w:highlight w:val="lightGray"/>
                <w:lang w:val="en-GB"/>
              </w:rPr>
              <w:t>signaling</w:t>
            </w:r>
            <w:proofErr w:type="spellEnd"/>
            <w:r w:rsidRPr="00A06AE2">
              <w:rPr>
                <w:lang w:val="en-GB"/>
              </w:rPr>
              <w:t xml:space="preserve"> like other bands or not.</w:t>
            </w:r>
          </w:p>
          <w:p w14:paraId="38038DA5" w14:textId="6032F4CF" w:rsidR="00A06AE2" w:rsidRPr="00A06AE2" w:rsidRDefault="00A06AE2" w:rsidP="00A06AE2">
            <w:pPr>
              <w:rPr>
                <w:lang w:val="en-GB"/>
              </w:rPr>
            </w:pPr>
            <w:r w:rsidRPr="00A06AE2">
              <w:rPr>
                <w:lang w:val="en-GB"/>
              </w:rPr>
              <w:t>-</w:t>
            </w:r>
            <w:r w:rsidRPr="00A06AE2">
              <w:rPr>
                <w:lang w:val="en-GB"/>
              </w:rPr>
              <w:tab/>
            </w:r>
            <w:r w:rsidRPr="00A06AE2">
              <w:rPr>
                <w:lang w:val="en-GB"/>
              </w:rPr>
              <w:tab/>
            </w:r>
            <w:r w:rsidRPr="00A06AE2">
              <w:rPr>
                <w:rFonts w:hint="eastAsia"/>
                <w:lang w:val="en-GB"/>
              </w:rPr>
              <w:t>O</w:t>
            </w:r>
            <w:r w:rsidRPr="00A06AE2">
              <w:rPr>
                <w:lang w:val="en-GB"/>
              </w:rPr>
              <w:t>ther approaches are not precluded</w:t>
            </w:r>
          </w:p>
          <w:p w14:paraId="68DFCD5A" w14:textId="77777777" w:rsidR="00A06AE2" w:rsidRDefault="00A06AE2" w:rsidP="00A06AE2">
            <w:pPr>
              <w:rPr>
                <w:lang w:val="en-GB"/>
              </w:rPr>
            </w:pPr>
          </w:p>
          <w:p w14:paraId="7B5DD5FE" w14:textId="6CD5EF3A" w:rsidR="00A06AE2" w:rsidRPr="00A06AE2" w:rsidRDefault="00A06AE2" w:rsidP="00A06AE2">
            <w:pPr>
              <w:rPr>
                <w:lang w:val="en-GB"/>
              </w:rPr>
            </w:pPr>
            <w:r w:rsidRPr="00A06AE2">
              <w:rPr>
                <w:lang w:val="en-GB"/>
              </w:rPr>
              <w:t>Sub-topic 2-2: MSD</w:t>
            </w:r>
          </w:p>
          <w:p w14:paraId="59E7766B" w14:textId="5E7C9C44" w:rsidR="00A06AE2" w:rsidRPr="00A06AE2" w:rsidRDefault="00A06AE2" w:rsidP="00A06AE2">
            <w:pPr>
              <w:rPr>
                <w:bCs/>
                <w:lang w:val="en-GB"/>
              </w:rPr>
            </w:pPr>
            <w:r w:rsidRPr="00A06AE2">
              <w:rPr>
                <w:bCs/>
                <w:lang w:val="en-GB"/>
              </w:rPr>
              <w:t>Way forward/Agreement</w:t>
            </w:r>
          </w:p>
          <w:p w14:paraId="1FB6DE89" w14:textId="77777777" w:rsidR="00A06AE2" w:rsidRPr="00A06AE2" w:rsidRDefault="00A06AE2" w:rsidP="00A06AE2">
            <w:pPr>
              <w:rPr>
                <w:lang w:val="en-GB"/>
              </w:rPr>
            </w:pPr>
            <w:r w:rsidRPr="00A06AE2">
              <w:rPr>
                <w:highlight w:val="lightGray"/>
                <w:lang w:val="en-GB"/>
              </w:rPr>
              <w:t>-</w:t>
            </w:r>
            <w:r w:rsidRPr="00A06AE2">
              <w:rPr>
                <w:highlight w:val="lightGray"/>
                <w:lang w:val="en-GB"/>
              </w:rPr>
              <w:tab/>
              <w:t>FFS on MSD for a new MSD value for CA_n78-n104 with respect to cross band isolation</w:t>
            </w:r>
          </w:p>
          <w:p w14:paraId="33661051" w14:textId="77777777" w:rsidR="00A06AE2" w:rsidRDefault="00A06AE2" w:rsidP="00A06AE2">
            <w:pPr>
              <w:rPr>
                <w:lang w:val="en-GB"/>
              </w:rPr>
            </w:pPr>
          </w:p>
          <w:p w14:paraId="4583E451" w14:textId="359BC1C9" w:rsidR="00A06AE2" w:rsidRPr="00A06AE2" w:rsidRDefault="00A06AE2" w:rsidP="00A06AE2">
            <w:pPr>
              <w:rPr>
                <w:lang w:val="en-GB"/>
              </w:rPr>
            </w:pPr>
            <w:r w:rsidRPr="00A06AE2">
              <w:rPr>
                <w:lang w:val="en-GB"/>
              </w:rPr>
              <w:t>Topic 3: Procedure</w:t>
            </w:r>
          </w:p>
          <w:p w14:paraId="6FDADA41" w14:textId="696DD546" w:rsidR="00A06AE2" w:rsidRPr="00A06AE2" w:rsidRDefault="00A06AE2" w:rsidP="00A06AE2">
            <w:pPr>
              <w:rPr>
                <w:bCs/>
                <w:lang w:val="en-GB"/>
              </w:rPr>
            </w:pPr>
            <w:r w:rsidRPr="00A06AE2">
              <w:rPr>
                <w:bCs/>
                <w:lang w:val="en-GB"/>
              </w:rPr>
              <w:t>Way forward/Agreement</w:t>
            </w:r>
          </w:p>
          <w:p w14:paraId="5985F8C1" w14:textId="30C69008" w:rsidR="00A06AE2" w:rsidRPr="00A06AE2" w:rsidRDefault="00A06AE2" w:rsidP="00C555E7">
            <w:pPr>
              <w:rPr>
                <w:rStyle w:val="affd"/>
                <w:lang w:val="en-GB"/>
              </w:rPr>
            </w:pPr>
            <w:r w:rsidRPr="00A06AE2">
              <w:rPr>
                <w:lang w:val="en-GB"/>
              </w:rPr>
              <w:t>-</w:t>
            </w:r>
            <w:r w:rsidRPr="00A06AE2">
              <w:rPr>
                <w:lang w:val="en-GB"/>
              </w:rPr>
              <w:tab/>
              <w:t>This topic is treated under Release 17 maintenance as correction</w:t>
            </w:r>
          </w:p>
        </w:tc>
      </w:tr>
    </w:tbl>
    <w:p w14:paraId="77347845" w14:textId="32F6E06F" w:rsidR="00604165" w:rsidRDefault="00604165" w:rsidP="00C555E7">
      <w:pPr>
        <w:rPr>
          <w:rStyle w:val="affd"/>
        </w:rPr>
      </w:pPr>
    </w:p>
    <w:p w14:paraId="440CD56B" w14:textId="77777777" w:rsidR="00604165" w:rsidRPr="00604165" w:rsidRDefault="00604165" w:rsidP="00C555E7">
      <w:pPr>
        <w:rPr>
          <w:rStyle w:val="affd"/>
        </w:rPr>
      </w:pPr>
    </w:p>
    <w:p w14:paraId="238242BD" w14:textId="121851F5" w:rsidR="00826026" w:rsidRDefault="00C555E7" w:rsidP="001924A5">
      <w:pPr>
        <w:pStyle w:val="a"/>
      </w:pPr>
      <w:r>
        <w:t>Discussion</w:t>
      </w:r>
    </w:p>
    <w:p w14:paraId="1BA41387" w14:textId="6E298721" w:rsidR="005620CB" w:rsidRDefault="001210C7" w:rsidP="005620CB">
      <w:pPr>
        <w:pStyle w:val="a0"/>
      </w:pPr>
      <w:r>
        <w:t>N104 MPR results</w:t>
      </w:r>
    </w:p>
    <w:p w14:paraId="79AE7F46" w14:textId="03F542A9" w:rsidR="001210C7" w:rsidRDefault="00DD6A6A" w:rsidP="00E1086C">
      <w:pPr>
        <w:rPr>
          <w:rStyle w:val="affd"/>
        </w:rPr>
      </w:pPr>
      <w:r>
        <w:rPr>
          <w:rStyle w:val="affd"/>
          <w:rFonts w:hint="eastAsia"/>
        </w:rPr>
        <w:t>T</w:t>
      </w:r>
      <w:r>
        <w:rPr>
          <w:rStyle w:val="affd"/>
        </w:rPr>
        <w:t>o analyze the MPR reduction with the relaxation of ACLR and keep all other PC3 conditions/requirements unchanged. We have done some simulations by using the current PC3 PA. The results can be found in Annex.</w:t>
      </w:r>
    </w:p>
    <w:p w14:paraId="468FBBC0" w14:textId="153F9858" w:rsidR="00DD6A6A" w:rsidRDefault="00DD6A6A" w:rsidP="00E1086C">
      <w:pPr>
        <w:rPr>
          <w:rStyle w:val="affd"/>
        </w:rPr>
      </w:pPr>
    </w:p>
    <w:p w14:paraId="7DC6588E" w14:textId="77777777" w:rsidR="0009587B" w:rsidRDefault="00DD6A6A" w:rsidP="00E1086C">
      <w:pPr>
        <w:rPr>
          <w:rStyle w:val="affd"/>
        </w:rPr>
      </w:pPr>
      <w:r>
        <w:rPr>
          <w:rStyle w:val="affd"/>
        </w:rPr>
        <w:t>It should be noticed that in the simulation we didn’t change the current PC3 PA calibration point, i.e., it still meets current 30dB ACLR with 1dB MPR considering UE usually uses same PA to cover several bands</w:t>
      </w:r>
      <w:r w:rsidR="0009587B">
        <w:rPr>
          <w:rStyle w:val="affd"/>
        </w:rPr>
        <w:t xml:space="preserve"> and the main purpose of relaxing this ACLR is to increase UE Tx power</w:t>
      </w:r>
      <w:r>
        <w:rPr>
          <w:rStyle w:val="affd"/>
        </w:rPr>
        <w:t xml:space="preserve">. </w:t>
      </w:r>
    </w:p>
    <w:p w14:paraId="63CAE657" w14:textId="77777777" w:rsidR="0009587B" w:rsidRDefault="0009587B" w:rsidP="00E1086C">
      <w:pPr>
        <w:rPr>
          <w:rStyle w:val="affd"/>
        </w:rPr>
      </w:pPr>
    </w:p>
    <w:p w14:paraId="3C031F5A" w14:textId="7C1EA717" w:rsidR="00DD6A6A" w:rsidRPr="00DD6A6A" w:rsidRDefault="00DD6A6A" w:rsidP="00E1086C">
      <w:pPr>
        <w:rPr>
          <w:rStyle w:val="affd"/>
        </w:rPr>
      </w:pPr>
      <w:r>
        <w:rPr>
          <w:rStyle w:val="affd"/>
        </w:rPr>
        <w:t xml:space="preserve">However, if PA is calibrated specifically for this n104 </w:t>
      </w:r>
      <w:r w:rsidR="0009587B">
        <w:rPr>
          <w:rStyle w:val="affd"/>
        </w:rPr>
        <w:t xml:space="preserve">with </w:t>
      </w:r>
      <w:r>
        <w:rPr>
          <w:rStyle w:val="affd"/>
        </w:rPr>
        <w:t xml:space="preserve">26dB ACLR, then the calibrated PA will be less linear and </w:t>
      </w:r>
      <w:r w:rsidR="0009587B">
        <w:rPr>
          <w:rStyle w:val="affd"/>
        </w:rPr>
        <w:t xml:space="preserve">will </w:t>
      </w:r>
      <w:r>
        <w:rPr>
          <w:rStyle w:val="affd"/>
        </w:rPr>
        <w:t>cause larger MPR.</w:t>
      </w:r>
      <w:r w:rsidR="0009587B">
        <w:rPr>
          <w:rStyle w:val="affd"/>
        </w:rPr>
        <w:t xml:space="preserve"> How to align the understanding may need more discussion.</w:t>
      </w:r>
    </w:p>
    <w:p w14:paraId="4951921D" w14:textId="77777777" w:rsidR="00517A8C" w:rsidRPr="004E7558" w:rsidRDefault="00517A8C" w:rsidP="00E1086C">
      <w:pPr>
        <w:rPr>
          <w:rStyle w:val="affd"/>
        </w:rPr>
      </w:pPr>
    </w:p>
    <w:p w14:paraId="63312C33" w14:textId="432DCD01" w:rsidR="00B23E46" w:rsidRDefault="0009587B" w:rsidP="00095642">
      <w:pPr>
        <w:pStyle w:val="Observe"/>
      </w:pPr>
      <w:r>
        <w:t>PA calibration point may need to be aligned for n104 with either current 30dB ACLR or newly introduced 26dB ACLR.</w:t>
      </w:r>
    </w:p>
    <w:p w14:paraId="08D58DA6" w14:textId="29437196" w:rsidR="00E1086C" w:rsidRDefault="00E1086C" w:rsidP="009E6245">
      <w:pPr>
        <w:pStyle w:val="Observe"/>
        <w:numPr>
          <w:ilvl w:val="0"/>
          <w:numId w:val="0"/>
        </w:numPr>
        <w:ind w:left="1701" w:hanging="1701"/>
      </w:pPr>
    </w:p>
    <w:p w14:paraId="1B694490" w14:textId="334E6EA6" w:rsidR="0009587B" w:rsidRDefault="0009587B" w:rsidP="0009587B">
      <w:r>
        <w:rPr>
          <w:rFonts w:hint="eastAsia"/>
        </w:rPr>
        <w:t>W</w:t>
      </w:r>
      <w:r>
        <w:t>ith the simulation results</w:t>
      </w:r>
      <w:r w:rsidR="009036B4">
        <w:t xml:space="preserve"> in annex</w:t>
      </w:r>
      <w:r w:rsidR="004402D2">
        <w:t xml:space="preserve"> for 1Tx </w:t>
      </w:r>
      <w:r w:rsidR="00AE371E">
        <w:t>PC3</w:t>
      </w:r>
      <w:r w:rsidR="009036B4">
        <w:t>, below table 1 summarized the delta MPR between 30dB ACLR and 26dB ACLR.</w:t>
      </w:r>
    </w:p>
    <w:p w14:paraId="2ADA56E7" w14:textId="77777777" w:rsidR="000B4B93" w:rsidRDefault="000B4B93" w:rsidP="0009587B"/>
    <w:p w14:paraId="3C370B6A" w14:textId="5BDF010D" w:rsidR="00B96462" w:rsidRDefault="000B4B93" w:rsidP="000B4B93">
      <w:pPr>
        <w:jc w:val="center"/>
      </w:pPr>
      <w:r>
        <w:rPr>
          <w:rFonts w:hint="eastAsia"/>
        </w:rPr>
        <w:t>T</w:t>
      </w:r>
      <w:r>
        <w:t>able 1 MPR improvement with 26dB ACLR</w:t>
      </w:r>
    </w:p>
    <w:tbl>
      <w:tblPr>
        <w:tblW w:w="6340" w:type="dxa"/>
        <w:jc w:val="center"/>
        <w:tblCellMar>
          <w:left w:w="0" w:type="dxa"/>
          <w:right w:w="0" w:type="dxa"/>
        </w:tblCellMar>
        <w:tblLook w:val="0420" w:firstRow="1" w:lastRow="0" w:firstColumn="0" w:lastColumn="0" w:noHBand="0" w:noVBand="1"/>
      </w:tblPr>
      <w:tblGrid>
        <w:gridCol w:w="1586"/>
        <w:gridCol w:w="1582"/>
        <w:gridCol w:w="1583"/>
        <w:gridCol w:w="1581"/>
        <w:gridCol w:w="8"/>
      </w:tblGrid>
      <w:tr w:rsidR="0079258B" w:rsidRPr="00B96462" w14:paraId="62A450E4" w14:textId="77777777" w:rsidTr="0079258B">
        <w:trPr>
          <w:gridAfter w:val="1"/>
          <w:wAfter w:w="8" w:type="dxa"/>
          <w:trHeight w:val="204"/>
          <w:jc w:val="center"/>
        </w:trPr>
        <w:tc>
          <w:tcPr>
            <w:tcW w:w="6332" w:type="dxa"/>
            <w:gridSpan w:val="4"/>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433851BB" w14:textId="57603685" w:rsidR="0079258B" w:rsidRPr="00B96462" w:rsidRDefault="0079258B" w:rsidP="0079258B">
            <w:pPr>
              <w:jc w:val="center"/>
              <w:rPr>
                <w:b/>
                <w:bCs/>
                <w:color w:val="FFFFFF" w:themeColor="background1"/>
              </w:rPr>
            </w:pPr>
            <w:r>
              <w:rPr>
                <w:rFonts w:hint="eastAsia"/>
                <w:b/>
                <w:bCs/>
                <w:color w:val="FFFFFF" w:themeColor="background1"/>
              </w:rPr>
              <w:lastRenderedPageBreak/>
              <w:t>M</w:t>
            </w:r>
            <w:r>
              <w:rPr>
                <w:b/>
                <w:bCs/>
                <w:color w:val="FFFFFF" w:themeColor="background1"/>
              </w:rPr>
              <w:t>PR (30dB ACLR) – MPR (26dB ACLR)</w:t>
            </w:r>
            <w:r w:rsidR="008F4162">
              <w:rPr>
                <w:b/>
                <w:bCs/>
                <w:color w:val="FFFFFF" w:themeColor="background1"/>
              </w:rPr>
              <w:t xml:space="preserve"> round up to 0.5</w:t>
            </w:r>
          </w:p>
        </w:tc>
      </w:tr>
      <w:tr w:rsidR="00B96462" w:rsidRPr="00B96462" w14:paraId="053915D3" w14:textId="77777777" w:rsidTr="0079258B">
        <w:trPr>
          <w:gridAfter w:val="1"/>
          <w:wAfter w:w="8" w:type="dxa"/>
          <w:trHeight w:val="204"/>
          <w:jc w:val="center"/>
        </w:trPr>
        <w:tc>
          <w:tcPr>
            <w:tcW w:w="158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725059A" w14:textId="77777777" w:rsidR="00B96462" w:rsidRPr="00B96462" w:rsidRDefault="00B96462" w:rsidP="00B96462">
            <w:pPr>
              <w:rPr>
                <w:color w:val="FFFFFF" w:themeColor="background1"/>
              </w:rPr>
            </w:pPr>
            <w:r w:rsidRPr="00B96462">
              <w:rPr>
                <w:rFonts w:hint="eastAsia"/>
                <w:b/>
                <w:bCs/>
                <w:color w:val="FFFFFF" w:themeColor="background1"/>
              </w:rPr>
              <w:t>DFT</w:t>
            </w:r>
          </w:p>
        </w:tc>
        <w:tc>
          <w:tcPr>
            <w:tcW w:w="158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254BBF0" w14:textId="77777777" w:rsidR="00B96462" w:rsidRPr="00B96462" w:rsidRDefault="00B96462" w:rsidP="00B96462">
            <w:pPr>
              <w:rPr>
                <w:color w:val="FFFFFF" w:themeColor="background1"/>
              </w:rPr>
            </w:pPr>
            <w:r w:rsidRPr="00B96462">
              <w:rPr>
                <w:rFonts w:hint="eastAsia"/>
                <w:b/>
                <w:bCs/>
                <w:color w:val="FFFFFF" w:themeColor="background1"/>
              </w:rPr>
              <w:t>Edge</w:t>
            </w:r>
          </w:p>
        </w:tc>
        <w:tc>
          <w:tcPr>
            <w:tcW w:w="158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7BABB9B" w14:textId="77777777" w:rsidR="00B96462" w:rsidRPr="00B96462" w:rsidRDefault="00B96462" w:rsidP="00B96462">
            <w:pPr>
              <w:rPr>
                <w:color w:val="FFFFFF" w:themeColor="background1"/>
              </w:rPr>
            </w:pPr>
            <w:r w:rsidRPr="00B96462">
              <w:rPr>
                <w:rFonts w:hint="eastAsia"/>
                <w:b/>
                <w:bCs/>
                <w:color w:val="FFFFFF" w:themeColor="background1"/>
              </w:rPr>
              <w:t>Outer</w:t>
            </w:r>
          </w:p>
        </w:tc>
        <w:tc>
          <w:tcPr>
            <w:tcW w:w="158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1BC05D8" w14:textId="77777777" w:rsidR="00B96462" w:rsidRPr="00B96462" w:rsidRDefault="00B96462" w:rsidP="00B96462">
            <w:pPr>
              <w:rPr>
                <w:color w:val="FFFFFF" w:themeColor="background1"/>
              </w:rPr>
            </w:pPr>
            <w:r w:rsidRPr="00B96462">
              <w:rPr>
                <w:rFonts w:hint="eastAsia"/>
                <w:b/>
                <w:bCs/>
                <w:color w:val="FFFFFF" w:themeColor="background1"/>
              </w:rPr>
              <w:t>Inner</w:t>
            </w:r>
          </w:p>
        </w:tc>
      </w:tr>
      <w:tr w:rsidR="0079258B" w:rsidRPr="00B96462" w14:paraId="336A1C64" w14:textId="77777777" w:rsidTr="0079258B">
        <w:trPr>
          <w:gridAfter w:val="1"/>
          <w:wAfter w:w="8" w:type="dxa"/>
          <w:trHeight w:val="204"/>
          <w:jc w:val="center"/>
        </w:trPr>
        <w:tc>
          <w:tcPr>
            <w:tcW w:w="158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A06F7C5" w14:textId="77777777" w:rsidR="0079258B" w:rsidRPr="00B96462" w:rsidRDefault="0079258B" w:rsidP="0079258B">
            <w:r w:rsidRPr="00B96462">
              <w:rPr>
                <w:rFonts w:hint="eastAsia"/>
              </w:rPr>
              <w:t xml:space="preserve">Pi/2 </w:t>
            </w:r>
            <w:proofErr w:type="spellStart"/>
            <w:r w:rsidRPr="00B96462">
              <w:rPr>
                <w:rFonts w:hint="eastAsia"/>
              </w:rPr>
              <w:t>bpsk</w:t>
            </w:r>
            <w:proofErr w:type="spellEnd"/>
          </w:p>
        </w:tc>
        <w:tc>
          <w:tcPr>
            <w:tcW w:w="158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85C42A4" w14:textId="1CFDEAD6" w:rsidR="0079258B" w:rsidRPr="00B96462" w:rsidRDefault="0079258B" w:rsidP="0079258B">
            <w:r w:rsidRPr="0079258B">
              <w:rPr>
                <w:rFonts w:hint="eastAsia"/>
              </w:rPr>
              <w:t>0</w:t>
            </w:r>
          </w:p>
        </w:tc>
        <w:tc>
          <w:tcPr>
            <w:tcW w:w="158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6757402" w14:textId="6F9896CC" w:rsidR="0079258B" w:rsidRPr="00B96462" w:rsidRDefault="0079258B" w:rsidP="0079258B">
            <w:r w:rsidRPr="0079258B">
              <w:rPr>
                <w:rFonts w:hint="eastAsia"/>
              </w:rPr>
              <w:t>0</w:t>
            </w:r>
          </w:p>
        </w:tc>
        <w:tc>
          <w:tcPr>
            <w:tcW w:w="158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62F02FE4" w14:textId="1E479FB7" w:rsidR="0079258B" w:rsidRPr="00B96462" w:rsidRDefault="0079258B" w:rsidP="0079258B">
            <w:r w:rsidRPr="0079258B">
              <w:rPr>
                <w:rFonts w:hint="eastAsia"/>
              </w:rPr>
              <w:t>0</w:t>
            </w:r>
          </w:p>
        </w:tc>
      </w:tr>
      <w:tr w:rsidR="0079258B" w:rsidRPr="00B96462" w14:paraId="3259E96C" w14:textId="77777777" w:rsidTr="0079258B">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8CFE4A6" w14:textId="77777777" w:rsidR="0079258B" w:rsidRPr="00B96462" w:rsidRDefault="0079258B" w:rsidP="0079258B">
            <w:proofErr w:type="spellStart"/>
            <w:r w:rsidRPr="00B96462">
              <w:rPr>
                <w:rFonts w:hint="eastAsia"/>
              </w:rPr>
              <w:t>qpsk</w:t>
            </w:r>
            <w:proofErr w:type="spellEnd"/>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2A837040" w14:textId="372E2975" w:rsidR="0079258B" w:rsidRPr="00B96462" w:rsidRDefault="0079258B" w:rsidP="0079258B">
            <w:pPr>
              <w:rPr>
                <w:highlight w:val="yellow"/>
              </w:rPr>
            </w:pPr>
            <w:r w:rsidRPr="00D45996">
              <w:rPr>
                <w:rFonts w:hint="eastAsia"/>
                <w:highlight w:val="yellow"/>
              </w:rPr>
              <w:t>0.5</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0F7606B8" w14:textId="3F396808" w:rsidR="0079258B" w:rsidRPr="00B96462" w:rsidRDefault="0079258B" w:rsidP="0079258B">
            <w:pPr>
              <w:rPr>
                <w:highlight w:val="yellow"/>
              </w:rPr>
            </w:pPr>
            <w:r w:rsidRPr="00D45996">
              <w:rPr>
                <w:rFonts w:hint="eastAsia"/>
                <w:highlight w:val="yellow"/>
              </w:rPr>
              <w:t>0</w:t>
            </w:r>
            <w:r w:rsidR="008F4162" w:rsidRPr="00D45996">
              <w:rPr>
                <w:highlight w:val="yellow"/>
              </w:rPr>
              <w:t>.5</w:t>
            </w:r>
          </w:p>
        </w:tc>
        <w:tc>
          <w:tcPr>
            <w:tcW w:w="15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3DEC6E8D" w14:textId="4D93001E" w:rsidR="0079258B" w:rsidRPr="00B96462" w:rsidRDefault="0079258B" w:rsidP="0079258B">
            <w:r w:rsidRPr="0079258B">
              <w:rPr>
                <w:rFonts w:hint="eastAsia"/>
              </w:rPr>
              <w:t>0</w:t>
            </w:r>
          </w:p>
        </w:tc>
      </w:tr>
      <w:tr w:rsidR="0079258B" w:rsidRPr="00B96462" w14:paraId="17C946C0" w14:textId="77777777" w:rsidTr="0079258B">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E5C91AD" w14:textId="77777777" w:rsidR="0079258B" w:rsidRPr="00B96462" w:rsidRDefault="0079258B" w:rsidP="0079258B">
            <w:r w:rsidRPr="00B96462">
              <w:rPr>
                <w:rFonts w:hint="eastAsia"/>
              </w:rPr>
              <w:t>16qam</w:t>
            </w:r>
          </w:p>
        </w:tc>
        <w:tc>
          <w:tcPr>
            <w:tcW w:w="158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04D7198" w14:textId="23C6AAF9" w:rsidR="0079258B" w:rsidRPr="00B96462" w:rsidRDefault="0079258B" w:rsidP="0079258B">
            <w:pPr>
              <w:rPr>
                <w:highlight w:val="yellow"/>
              </w:rPr>
            </w:pPr>
            <w:r w:rsidRPr="00D45996">
              <w:rPr>
                <w:rFonts w:hint="eastAsia"/>
                <w:highlight w:val="yellow"/>
              </w:rPr>
              <w:t>0</w:t>
            </w:r>
            <w:r w:rsidR="008F4162" w:rsidRPr="00D45996">
              <w:rPr>
                <w:highlight w:val="yellow"/>
              </w:rPr>
              <w:t>.5</w:t>
            </w:r>
          </w:p>
        </w:tc>
        <w:tc>
          <w:tcPr>
            <w:tcW w:w="15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360B7C3B" w14:textId="4471EDD6" w:rsidR="0079258B" w:rsidRPr="00B96462" w:rsidRDefault="0079258B" w:rsidP="0079258B">
            <w:pPr>
              <w:rPr>
                <w:highlight w:val="yellow"/>
              </w:rPr>
            </w:pPr>
            <w:r w:rsidRPr="00D45996">
              <w:rPr>
                <w:rFonts w:hint="eastAsia"/>
                <w:highlight w:val="yellow"/>
              </w:rPr>
              <w:t>0.5</w:t>
            </w:r>
          </w:p>
        </w:tc>
        <w:tc>
          <w:tcPr>
            <w:tcW w:w="158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1A9BD1F" w14:textId="04CC0B26" w:rsidR="0079258B" w:rsidRPr="00B96462" w:rsidRDefault="008F4162" w:rsidP="0079258B">
            <w:pPr>
              <w:rPr>
                <w:highlight w:val="yellow"/>
              </w:rPr>
            </w:pPr>
            <w:r w:rsidRPr="00D45996">
              <w:rPr>
                <w:rFonts w:hint="eastAsia"/>
                <w:highlight w:val="yellow"/>
              </w:rPr>
              <w:t>0</w:t>
            </w:r>
            <w:r w:rsidRPr="00D45996">
              <w:rPr>
                <w:highlight w:val="yellow"/>
              </w:rPr>
              <w:t>.5</w:t>
            </w:r>
          </w:p>
        </w:tc>
      </w:tr>
      <w:tr w:rsidR="0079258B" w:rsidRPr="00B96462" w14:paraId="231611D0" w14:textId="77777777" w:rsidTr="0079258B">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FABEA3A" w14:textId="77777777" w:rsidR="0079258B" w:rsidRPr="00B96462" w:rsidRDefault="0079258B" w:rsidP="0079258B">
            <w:r w:rsidRPr="00B96462">
              <w:rPr>
                <w:rFonts w:hint="eastAsia"/>
              </w:rPr>
              <w:t>64qam</w:t>
            </w:r>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21456892" w14:textId="4BCF9088" w:rsidR="0079258B" w:rsidRPr="00B96462" w:rsidRDefault="0079258B" w:rsidP="0079258B">
            <w:pPr>
              <w:rPr>
                <w:highlight w:val="yellow"/>
              </w:rPr>
            </w:pPr>
            <w:r w:rsidRPr="00D45996">
              <w:rPr>
                <w:rFonts w:hint="eastAsia"/>
                <w:highlight w:val="yellow"/>
              </w:rPr>
              <w:t>0</w:t>
            </w:r>
            <w:r w:rsidR="008F4162" w:rsidRPr="00D45996">
              <w:rPr>
                <w:highlight w:val="yellow"/>
              </w:rPr>
              <w:t>.5</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7EC97709" w14:textId="18274214" w:rsidR="0079258B" w:rsidRPr="00B96462" w:rsidRDefault="0079258B" w:rsidP="0079258B">
            <w:pPr>
              <w:rPr>
                <w:highlight w:val="yellow"/>
              </w:rPr>
            </w:pPr>
            <w:r w:rsidRPr="00D45996">
              <w:rPr>
                <w:rFonts w:hint="eastAsia"/>
                <w:highlight w:val="yellow"/>
              </w:rPr>
              <w:t>0</w:t>
            </w:r>
            <w:r w:rsidR="008F4162" w:rsidRPr="00D45996">
              <w:rPr>
                <w:highlight w:val="yellow"/>
              </w:rPr>
              <w:t>.5</w:t>
            </w:r>
          </w:p>
        </w:tc>
        <w:tc>
          <w:tcPr>
            <w:tcW w:w="15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11E897D9" w14:textId="7742AAC2" w:rsidR="0079258B" w:rsidRPr="00B96462" w:rsidRDefault="0079258B" w:rsidP="0079258B">
            <w:pPr>
              <w:rPr>
                <w:highlight w:val="yellow"/>
              </w:rPr>
            </w:pPr>
            <w:r w:rsidRPr="00D45996">
              <w:rPr>
                <w:rFonts w:hint="eastAsia"/>
                <w:highlight w:val="yellow"/>
              </w:rPr>
              <w:t>0</w:t>
            </w:r>
            <w:r w:rsidR="008F4162" w:rsidRPr="00D45996">
              <w:rPr>
                <w:highlight w:val="yellow"/>
              </w:rPr>
              <w:t>.5</w:t>
            </w:r>
          </w:p>
        </w:tc>
      </w:tr>
      <w:tr w:rsidR="0079258B" w:rsidRPr="00B96462" w14:paraId="15AE9F04" w14:textId="77777777" w:rsidTr="0079258B">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0B611F6" w14:textId="77777777" w:rsidR="0079258B" w:rsidRPr="00B96462" w:rsidRDefault="0079258B" w:rsidP="0079258B">
            <w:r w:rsidRPr="00B96462">
              <w:rPr>
                <w:rFonts w:hint="eastAsia"/>
              </w:rPr>
              <w:t>256qam</w:t>
            </w:r>
          </w:p>
        </w:tc>
        <w:tc>
          <w:tcPr>
            <w:tcW w:w="158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3DBC318" w14:textId="6FF834BC" w:rsidR="0079258B" w:rsidRPr="00B96462" w:rsidRDefault="00CE2834" w:rsidP="0079258B">
            <w:r>
              <w:t>0</w:t>
            </w:r>
          </w:p>
        </w:tc>
        <w:tc>
          <w:tcPr>
            <w:tcW w:w="15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20D81017" w14:textId="2EEA13B9" w:rsidR="0079258B" w:rsidRPr="00B96462" w:rsidRDefault="0079258B" w:rsidP="0079258B">
            <w:r w:rsidRPr="0079258B">
              <w:rPr>
                <w:rFonts w:hint="eastAsia"/>
              </w:rPr>
              <w:t>0</w:t>
            </w:r>
          </w:p>
        </w:tc>
        <w:tc>
          <w:tcPr>
            <w:tcW w:w="158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BEE07D1" w14:textId="4D6E9E12" w:rsidR="0079258B" w:rsidRPr="00B96462" w:rsidRDefault="0079258B" w:rsidP="0079258B">
            <w:r w:rsidRPr="0079258B">
              <w:rPr>
                <w:rFonts w:hint="eastAsia"/>
              </w:rPr>
              <w:t>0</w:t>
            </w:r>
          </w:p>
        </w:tc>
      </w:tr>
      <w:tr w:rsidR="00B96462" w:rsidRPr="00B96462" w14:paraId="077F49AD" w14:textId="77777777" w:rsidTr="0079258B">
        <w:trPr>
          <w:trHeight w:val="176"/>
          <w:jc w:val="center"/>
        </w:trPr>
        <w:tc>
          <w:tcPr>
            <w:tcW w:w="158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3B75AAB" w14:textId="77777777" w:rsidR="00B96462" w:rsidRPr="00B96462" w:rsidRDefault="00B96462" w:rsidP="00B96462">
            <w:pPr>
              <w:rPr>
                <w:color w:val="FFFFFF" w:themeColor="background1"/>
              </w:rPr>
            </w:pPr>
            <w:r w:rsidRPr="00B96462">
              <w:rPr>
                <w:rFonts w:hint="eastAsia"/>
                <w:b/>
                <w:bCs/>
                <w:color w:val="FFFFFF" w:themeColor="background1"/>
              </w:rPr>
              <w:t>CP</w:t>
            </w:r>
          </w:p>
        </w:tc>
        <w:tc>
          <w:tcPr>
            <w:tcW w:w="158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C1DF796" w14:textId="77777777" w:rsidR="00B96462" w:rsidRPr="00B96462" w:rsidRDefault="00B96462" w:rsidP="00B96462">
            <w:pPr>
              <w:rPr>
                <w:color w:val="FFFFFF" w:themeColor="background1"/>
              </w:rPr>
            </w:pPr>
            <w:r w:rsidRPr="00B96462">
              <w:rPr>
                <w:rFonts w:hint="eastAsia"/>
                <w:b/>
                <w:bCs/>
                <w:color w:val="FFFFFF" w:themeColor="background1"/>
              </w:rPr>
              <w:t>Edge</w:t>
            </w:r>
          </w:p>
        </w:tc>
        <w:tc>
          <w:tcPr>
            <w:tcW w:w="158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4B00871" w14:textId="77777777" w:rsidR="00B96462" w:rsidRPr="00B96462" w:rsidRDefault="00B96462" w:rsidP="00B96462">
            <w:pPr>
              <w:rPr>
                <w:color w:val="FFFFFF" w:themeColor="background1"/>
              </w:rPr>
            </w:pPr>
            <w:r w:rsidRPr="00B96462">
              <w:rPr>
                <w:rFonts w:hint="eastAsia"/>
                <w:b/>
                <w:bCs/>
                <w:color w:val="FFFFFF" w:themeColor="background1"/>
              </w:rPr>
              <w:t>Outer</w:t>
            </w:r>
          </w:p>
        </w:tc>
        <w:tc>
          <w:tcPr>
            <w:tcW w:w="1589"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0408D73" w14:textId="77777777" w:rsidR="00B96462" w:rsidRPr="00B96462" w:rsidRDefault="00B96462" w:rsidP="00B96462">
            <w:pPr>
              <w:rPr>
                <w:color w:val="FFFFFF" w:themeColor="background1"/>
              </w:rPr>
            </w:pPr>
            <w:r w:rsidRPr="00B96462">
              <w:rPr>
                <w:rFonts w:hint="eastAsia"/>
                <w:b/>
                <w:bCs/>
                <w:color w:val="FFFFFF" w:themeColor="background1"/>
              </w:rPr>
              <w:t>Inner</w:t>
            </w:r>
          </w:p>
        </w:tc>
      </w:tr>
      <w:tr w:rsidR="0079258B" w:rsidRPr="00B96462" w14:paraId="2EFA8574" w14:textId="77777777" w:rsidTr="004172B7">
        <w:trPr>
          <w:trHeight w:val="176"/>
          <w:jc w:val="center"/>
        </w:trPr>
        <w:tc>
          <w:tcPr>
            <w:tcW w:w="158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93A1D9B" w14:textId="77777777" w:rsidR="0079258B" w:rsidRPr="00B96462" w:rsidRDefault="0079258B" w:rsidP="0079258B">
            <w:proofErr w:type="spellStart"/>
            <w:r w:rsidRPr="00B96462">
              <w:rPr>
                <w:rFonts w:hint="eastAsia"/>
              </w:rPr>
              <w:t>qpsk</w:t>
            </w:r>
            <w:proofErr w:type="spellEnd"/>
          </w:p>
        </w:tc>
        <w:tc>
          <w:tcPr>
            <w:tcW w:w="158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58EA026" w14:textId="509EE1CD" w:rsidR="0079258B" w:rsidRPr="00B96462" w:rsidRDefault="0079258B" w:rsidP="0079258B">
            <w:pPr>
              <w:rPr>
                <w:highlight w:val="yellow"/>
              </w:rPr>
            </w:pPr>
            <w:r w:rsidRPr="00D45996">
              <w:rPr>
                <w:rFonts w:hint="eastAsia"/>
                <w:highlight w:val="yellow"/>
              </w:rPr>
              <w:t>0.5</w:t>
            </w:r>
          </w:p>
        </w:tc>
        <w:tc>
          <w:tcPr>
            <w:tcW w:w="158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4BA2874E" w14:textId="68077228" w:rsidR="0079258B" w:rsidRPr="00B96462" w:rsidRDefault="0079258B" w:rsidP="0079258B">
            <w:pPr>
              <w:rPr>
                <w:highlight w:val="yellow"/>
              </w:rPr>
            </w:pPr>
            <w:r w:rsidRPr="00D45996">
              <w:rPr>
                <w:rFonts w:hint="eastAsia"/>
                <w:highlight w:val="yellow"/>
              </w:rPr>
              <w:t>0.5</w:t>
            </w:r>
          </w:p>
        </w:tc>
        <w:tc>
          <w:tcPr>
            <w:tcW w:w="1589"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352D8956" w14:textId="7BA95E47" w:rsidR="0079258B" w:rsidRPr="00B96462" w:rsidRDefault="0079258B" w:rsidP="0079258B">
            <w:r w:rsidRPr="0079258B">
              <w:rPr>
                <w:rFonts w:hint="eastAsia"/>
              </w:rPr>
              <w:t>0</w:t>
            </w:r>
          </w:p>
        </w:tc>
      </w:tr>
      <w:tr w:rsidR="0079258B" w:rsidRPr="00B96462" w14:paraId="4C0D913C" w14:textId="77777777" w:rsidTr="004172B7">
        <w:trPr>
          <w:trHeight w:val="176"/>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BDE8B7B" w14:textId="77777777" w:rsidR="0079258B" w:rsidRPr="00B96462" w:rsidRDefault="0079258B" w:rsidP="0079258B">
            <w:r w:rsidRPr="00B96462">
              <w:rPr>
                <w:rFonts w:hint="eastAsia"/>
              </w:rPr>
              <w:t>16qam</w:t>
            </w:r>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0399CD72" w14:textId="3A6A4CC4" w:rsidR="0079258B" w:rsidRPr="00B96462" w:rsidRDefault="0079258B" w:rsidP="0079258B">
            <w:r w:rsidRPr="0079258B">
              <w:rPr>
                <w:rFonts w:hint="eastAsia"/>
              </w:rPr>
              <w:t>0</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3E6B4723" w14:textId="49AEF5B1" w:rsidR="0079258B" w:rsidRPr="00B96462" w:rsidRDefault="0079258B" w:rsidP="0079258B">
            <w:r w:rsidRPr="00D45996">
              <w:rPr>
                <w:rFonts w:hint="eastAsia"/>
                <w:highlight w:val="yellow"/>
              </w:rPr>
              <w:t>0.5</w:t>
            </w:r>
          </w:p>
        </w:tc>
        <w:tc>
          <w:tcPr>
            <w:tcW w:w="1589" w:type="dxa"/>
            <w:gridSpan w:val="2"/>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3494D073" w14:textId="28D645D9" w:rsidR="0079258B" w:rsidRPr="00B96462" w:rsidRDefault="0079258B" w:rsidP="0079258B">
            <w:r w:rsidRPr="0079258B">
              <w:rPr>
                <w:rFonts w:hint="eastAsia"/>
              </w:rPr>
              <w:t>0</w:t>
            </w:r>
          </w:p>
        </w:tc>
      </w:tr>
      <w:tr w:rsidR="0079258B" w:rsidRPr="00B96462" w14:paraId="0E5B39BB" w14:textId="77777777" w:rsidTr="004172B7">
        <w:trPr>
          <w:trHeight w:val="176"/>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89933F" w14:textId="77777777" w:rsidR="0079258B" w:rsidRPr="00B96462" w:rsidRDefault="0079258B" w:rsidP="0079258B">
            <w:r w:rsidRPr="00B96462">
              <w:rPr>
                <w:rFonts w:hint="eastAsia"/>
              </w:rPr>
              <w:t>64qam</w:t>
            </w:r>
          </w:p>
        </w:tc>
        <w:tc>
          <w:tcPr>
            <w:tcW w:w="158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BE2B9AC" w14:textId="2522470A" w:rsidR="0079258B" w:rsidRPr="00B96462" w:rsidRDefault="0079258B" w:rsidP="0079258B">
            <w:r w:rsidRPr="0079258B">
              <w:rPr>
                <w:rFonts w:hint="eastAsia"/>
              </w:rPr>
              <w:t>0</w:t>
            </w:r>
          </w:p>
        </w:tc>
        <w:tc>
          <w:tcPr>
            <w:tcW w:w="15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63F9B088" w14:textId="1CAB4B96" w:rsidR="0079258B" w:rsidRPr="00B96462" w:rsidRDefault="0079258B" w:rsidP="0079258B">
            <w:r w:rsidRPr="0079258B">
              <w:rPr>
                <w:rFonts w:hint="eastAsia"/>
              </w:rPr>
              <w:t>0</w:t>
            </w:r>
          </w:p>
        </w:tc>
        <w:tc>
          <w:tcPr>
            <w:tcW w:w="1589" w:type="dxa"/>
            <w:gridSpan w:val="2"/>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CF64252" w14:textId="6F4D92FC" w:rsidR="0079258B" w:rsidRPr="00B96462" w:rsidRDefault="0079258B" w:rsidP="0079258B">
            <w:r w:rsidRPr="0079258B">
              <w:rPr>
                <w:rFonts w:hint="eastAsia"/>
              </w:rPr>
              <w:t>0</w:t>
            </w:r>
          </w:p>
        </w:tc>
      </w:tr>
      <w:tr w:rsidR="0079258B" w:rsidRPr="00B96462" w14:paraId="30F44FB6" w14:textId="77777777" w:rsidTr="004172B7">
        <w:trPr>
          <w:trHeight w:val="176"/>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CC26AD0" w14:textId="77777777" w:rsidR="0079258B" w:rsidRPr="00B96462" w:rsidRDefault="0079258B" w:rsidP="0079258B">
            <w:r w:rsidRPr="00B96462">
              <w:rPr>
                <w:rFonts w:hint="eastAsia"/>
              </w:rPr>
              <w:t>256qam</w:t>
            </w:r>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29888A07" w14:textId="128B83C0" w:rsidR="0079258B" w:rsidRPr="00B96462" w:rsidRDefault="00CE2834" w:rsidP="0079258B">
            <w:r>
              <w:t>0</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7623E78F" w14:textId="0935655F" w:rsidR="0079258B" w:rsidRPr="00B96462" w:rsidRDefault="0079258B" w:rsidP="0079258B">
            <w:r w:rsidRPr="0079258B">
              <w:rPr>
                <w:rFonts w:hint="eastAsia"/>
              </w:rPr>
              <w:t>0</w:t>
            </w:r>
          </w:p>
        </w:tc>
        <w:tc>
          <w:tcPr>
            <w:tcW w:w="1589" w:type="dxa"/>
            <w:gridSpan w:val="2"/>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5A7761EB" w14:textId="7603EF4B" w:rsidR="0079258B" w:rsidRPr="00B96462" w:rsidRDefault="0079258B" w:rsidP="0079258B">
            <w:r w:rsidRPr="0079258B">
              <w:rPr>
                <w:rFonts w:hint="eastAsia"/>
              </w:rPr>
              <w:t>0</w:t>
            </w:r>
          </w:p>
        </w:tc>
      </w:tr>
    </w:tbl>
    <w:p w14:paraId="480A23F5" w14:textId="77777777" w:rsidR="00B96462" w:rsidRDefault="00B96462" w:rsidP="0009587B"/>
    <w:p w14:paraId="312049E7" w14:textId="4610A497" w:rsidR="006319C3" w:rsidRPr="005620CB" w:rsidRDefault="002473A4" w:rsidP="00095642">
      <w:pPr>
        <w:pStyle w:val="Propose"/>
        <w:rPr>
          <w:rFonts w:eastAsia="Malgun Gothic"/>
        </w:rPr>
      </w:pPr>
      <w:r>
        <w:t>The MPR is improved by 0.5dB for the yellow highlighted configurations for 26dB ACLR in n104.</w:t>
      </w:r>
    </w:p>
    <w:p w14:paraId="34720A67" w14:textId="70519B93" w:rsidR="005620CB" w:rsidRDefault="005620CB" w:rsidP="009E6245">
      <w:pPr>
        <w:pStyle w:val="Propose"/>
        <w:numPr>
          <w:ilvl w:val="0"/>
          <w:numId w:val="0"/>
        </w:numPr>
        <w:ind w:left="1701" w:hanging="1701"/>
      </w:pPr>
    </w:p>
    <w:p w14:paraId="05CA4287" w14:textId="04DEE792" w:rsidR="000627C6" w:rsidRDefault="000627C6" w:rsidP="000627C6">
      <w:pPr>
        <w:pStyle w:val="a0"/>
      </w:pPr>
      <w:r w:rsidRPr="00A06AE2">
        <w:rPr>
          <w:lang w:eastAsia="en-US"/>
        </w:rPr>
        <w:t>How to introduce the ACLR</w:t>
      </w:r>
    </w:p>
    <w:p w14:paraId="2F639B41" w14:textId="77777777" w:rsidR="00F50E25" w:rsidRDefault="00F50E25" w:rsidP="00F50E25">
      <w:r>
        <w:rPr>
          <w:rFonts w:hint="eastAsia"/>
        </w:rPr>
        <w:t>R</w:t>
      </w:r>
      <w:r>
        <w:t xml:space="preserve">egarding how to introduce the ACLR and corresponding MPR requirements, in our view, this can be treated as a special case and defined in MPR/ACLR section. Currently, there is band specific MPR requirements in the spec like the band n14. </w:t>
      </w:r>
    </w:p>
    <w:p w14:paraId="2D0DE818" w14:textId="77777777" w:rsidR="00F50E25" w:rsidRDefault="00F50E25" w:rsidP="00F50E25"/>
    <w:p w14:paraId="785F050C" w14:textId="098DB252" w:rsidR="000627C6" w:rsidRDefault="00F50E25" w:rsidP="00F50E25">
      <w:r>
        <w:t>Besides, the ACLR is an important requirement, if define with NS signaling approach, then all NW will need to broadcast this NS value which seems not efficient way. And in case the NW doesn’t indicate this NS value, UE will mandate to meet the legacy MPR requirements which means in implementation UE has to make sure to meet the legacy and new ACLR requirements in n104. This will be also an unnecessary burden from UE side.</w:t>
      </w:r>
    </w:p>
    <w:p w14:paraId="3A200BC8" w14:textId="1BFE9FD9" w:rsidR="00C1385F" w:rsidRDefault="00C1385F" w:rsidP="009E6245">
      <w:pPr>
        <w:pStyle w:val="Propose"/>
        <w:numPr>
          <w:ilvl w:val="0"/>
          <w:numId w:val="0"/>
        </w:numPr>
        <w:ind w:left="1701" w:hanging="1701"/>
      </w:pPr>
    </w:p>
    <w:p w14:paraId="0B0E4F80" w14:textId="77777777" w:rsidR="00F50E25" w:rsidRDefault="00F50E25" w:rsidP="00F50E25">
      <w:pPr>
        <w:pStyle w:val="Observe"/>
      </w:pPr>
      <w:r>
        <w:rPr>
          <w:rFonts w:hint="eastAsia"/>
        </w:rPr>
        <w:t>2</w:t>
      </w:r>
      <w:r>
        <w:t>6dB ACLR is baseline for n104, if define with NS signaling approach it becomes optional and will cause unnecessary burden from both UE and NW side:</w:t>
      </w:r>
    </w:p>
    <w:p w14:paraId="281E32F2" w14:textId="77777777" w:rsidR="00F50E25" w:rsidRDefault="00F50E25" w:rsidP="00F50E25">
      <w:pPr>
        <w:pStyle w:val="Observe"/>
        <w:numPr>
          <w:ilvl w:val="0"/>
          <w:numId w:val="31"/>
        </w:numPr>
      </w:pPr>
      <w:r>
        <w:t>All NW need to broadcast this signaling and unexpected mistake of not broadcasting it</w:t>
      </w:r>
      <w:r w:rsidRPr="00F50E25">
        <w:t xml:space="preserve"> </w:t>
      </w:r>
      <w:r>
        <w:t xml:space="preserve">may happen. </w:t>
      </w:r>
    </w:p>
    <w:p w14:paraId="12471A2E" w14:textId="64061886" w:rsidR="00F50E25" w:rsidRPr="00F50E25" w:rsidRDefault="00F50E25" w:rsidP="00F50E25">
      <w:pPr>
        <w:pStyle w:val="Observe"/>
        <w:numPr>
          <w:ilvl w:val="0"/>
          <w:numId w:val="31"/>
        </w:numPr>
      </w:pPr>
      <w:r>
        <w:t>In this case, UE has to implement both the 26dB and 30dB ACLR which is also unnecessary.</w:t>
      </w:r>
    </w:p>
    <w:p w14:paraId="7B4B8B5D" w14:textId="58E7C35D" w:rsidR="00C1385F" w:rsidRDefault="00C1385F" w:rsidP="009E6245">
      <w:pPr>
        <w:pStyle w:val="Propose"/>
        <w:numPr>
          <w:ilvl w:val="0"/>
          <w:numId w:val="0"/>
        </w:numPr>
        <w:ind w:left="1701" w:hanging="1701"/>
      </w:pPr>
    </w:p>
    <w:p w14:paraId="4E3EBC32" w14:textId="6DF5C94B" w:rsidR="00F50E25" w:rsidRDefault="00F50E25" w:rsidP="00F50E25">
      <w:pPr>
        <w:pStyle w:val="Propose"/>
      </w:pPr>
      <w:r>
        <w:rPr>
          <w:rFonts w:hint="eastAsia"/>
        </w:rPr>
        <w:t>I</w:t>
      </w:r>
      <w:r>
        <w:t xml:space="preserve">ntroduce </w:t>
      </w:r>
      <w:r w:rsidR="00864484">
        <w:t xml:space="preserve">26dB for n104 </w:t>
      </w:r>
      <w:r w:rsidR="00A4238E">
        <w:t xml:space="preserve">as band specific requirement </w:t>
      </w:r>
      <w:r w:rsidR="00864484">
        <w:t>in ACLR and MPR section instead of NS signaling approach.</w:t>
      </w:r>
    </w:p>
    <w:p w14:paraId="7E2F0242" w14:textId="77777777" w:rsidR="00F50E25" w:rsidRDefault="00F50E25" w:rsidP="009E6245">
      <w:pPr>
        <w:pStyle w:val="Propose"/>
        <w:numPr>
          <w:ilvl w:val="0"/>
          <w:numId w:val="0"/>
        </w:numPr>
        <w:ind w:left="1701" w:hanging="1701"/>
      </w:pPr>
    </w:p>
    <w:p w14:paraId="7C2A5535" w14:textId="0C0D5BE4" w:rsidR="0023469E" w:rsidRDefault="0023469E" w:rsidP="008D6EE8">
      <w:pPr>
        <w:pStyle w:val="a"/>
      </w:pPr>
      <w:r>
        <w:t>Conclusion</w:t>
      </w:r>
    </w:p>
    <w:p w14:paraId="205217CF" w14:textId="69C0078C" w:rsidR="009329DA" w:rsidRPr="004E7558" w:rsidRDefault="0023469E" w:rsidP="0023469E">
      <w:pPr>
        <w:rPr>
          <w:rStyle w:val="affd"/>
        </w:rPr>
      </w:pPr>
      <w:r w:rsidRPr="004E7558">
        <w:rPr>
          <w:rStyle w:val="affd"/>
          <w:rFonts w:hint="eastAsia"/>
        </w:rPr>
        <w:t>T</w:t>
      </w:r>
      <w:r w:rsidRPr="004E7558">
        <w:rPr>
          <w:rStyle w:val="affd"/>
        </w:rPr>
        <w:t xml:space="preserve">his paper </w:t>
      </w:r>
      <w:r w:rsidR="002E34AB" w:rsidRPr="004E7558">
        <w:rPr>
          <w:rStyle w:val="affd"/>
        </w:rPr>
        <w:t>discussed</w:t>
      </w:r>
      <w:r w:rsidR="00C15F13" w:rsidRPr="004E7558">
        <w:rPr>
          <w:rStyle w:val="affd"/>
        </w:rPr>
        <w:t xml:space="preserve"> </w:t>
      </w:r>
      <w:r w:rsidR="00E35466">
        <w:rPr>
          <w:rStyle w:val="affd"/>
        </w:rPr>
        <w:t>the ACLR relaxation for band n104, and got below observations and proposals based on the MPR simulation results.</w:t>
      </w:r>
    </w:p>
    <w:p w14:paraId="3E7B169E" w14:textId="780D45E0" w:rsidR="002E34AB" w:rsidRDefault="002E34AB" w:rsidP="0023469E">
      <w:pPr>
        <w:rPr>
          <w:rStyle w:val="affd"/>
        </w:rPr>
      </w:pPr>
    </w:p>
    <w:p w14:paraId="7D3C1144" w14:textId="77777777" w:rsidR="00E35466" w:rsidRPr="00E35466" w:rsidRDefault="00E35466" w:rsidP="00E35466">
      <w:pPr>
        <w:rPr>
          <w:rStyle w:val="affd"/>
        </w:rPr>
      </w:pPr>
    </w:p>
    <w:p w14:paraId="046F4631" w14:textId="77777777" w:rsidR="00E35466" w:rsidRPr="00E35466" w:rsidRDefault="00E35466" w:rsidP="00E35466">
      <w:pPr>
        <w:pStyle w:val="Conclusion"/>
        <w:rPr>
          <w:rStyle w:val="affd"/>
        </w:rPr>
      </w:pPr>
      <w:r w:rsidRPr="00E35466">
        <w:rPr>
          <w:rStyle w:val="affd"/>
        </w:rPr>
        <w:t xml:space="preserve">Observation 1: </w:t>
      </w:r>
      <w:r w:rsidRPr="00E35466">
        <w:rPr>
          <w:rStyle w:val="affd"/>
        </w:rPr>
        <w:tab/>
        <w:t>PA calibration point may need to be aligned for n104 with either current 30dB ACLR or newly introduced 26dB ACLR.</w:t>
      </w:r>
    </w:p>
    <w:p w14:paraId="3BE469FE" w14:textId="7F12934F" w:rsidR="00E35466" w:rsidRDefault="00E35466" w:rsidP="00E35466">
      <w:pPr>
        <w:pStyle w:val="Conclusion"/>
        <w:rPr>
          <w:rStyle w:val="affd"/>
        </w:rPr>
      </w:pPr>
      <w:r w:rsidRPr="00E35466">
        <w:rPr>
          <w:rStyle w:val="affd"/>
        </w:rPr>
        <w:t xml:space="preserve">Proposal 1: </w:t>
      </w:r>
      <w:r w:rsidRPr="00E35466">
        <w:rPr>
          <w:rStyle w:val="affd"/>
        </w:rPr>
        <w:tab/>
        <w:t>The MPR is improved by 0.5dB for the yellow highlighted configurations for 26dB ACLR in n104.</w:t>
      </w:r>
    </w:p>
    <w:p w14:paraId="0E567A66" w14:textId="77777777" w:rsidR="00E35466" w:rsidRDefault="00E35466" w:rsidP="00E35466">
      <w:pPr>
        <w:jc w:val="center"/>
      </w:pPr>
      <w:r>
        <w:rPr>
          <w:rFonts w:hint="eastAsia"/>
        </w:rPr>
        <w:t>T</w:t>
      </w:r>
      <w:r>
        <w:t>able 1 MPR improvement with 26dB ACLR</w:t>
      </w:r>
    </w:p>
    <w:tbl>
      <w:tblPr>
        <w:tblW w:w="6340" w:type="dxa"/>
        <w:jc w:val="center"/>
        <w:tblCellMar>
          <w:left w:w="0" w:type="dxa"/>
          <w:right w:w="0" w:type="dxa"/>
        </w:tblCellMar>
        <w:tblLook w:val="0420" w:firstRow="1" w:lastRow="0" w:firstColumn="0" w:lastColumn="0" w:noHBand="0" w:noVBand="1"/>
      </w:tblPr>
      <w:tblGrid>
        <w:gridCol w:w="1586"/>
        <w:gridCol w:w="1582"/>
        <w:gridCol w:w="1583"/>
        <w:gridCol w:w="1581"/>
        <w:gridCol w:w="8"/>
      </w:tblGrid>
      <w:tr w:rsidR="00E35466" w:rsidRPr="00B96462" w14:paraId="3EAB068C" w14:textId="77777777" w:rsidTr="00D621F6">
        <w:trPr>
          <w:gridAfter w:val="1"/>
          <w:wAfter w:w="8" w:type="dxa"/>
          <w:trHeight w:val="204"/>
          <w:jc w:val="center"/>
        </w:trPr>
        <w:tc>
          <w:tcPr>
            <w:tcW w:w="6332" w:type="dxa"/>
            <w:gridSpan w:val="4"/>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26A2628A" w14:textId="77777777" w:rsidR="00E35466" w:rsidRPr="00B96462" w:rsidRDefault="00E35466" w:rsidP="00D621F6">
            <w:pPr>
              <w:jc w:val="center"/>
              <w:rPr>
                <w:b/>
                <w:bCs/>
                <w:color w:val="FFFFFF" w:themeColor="background1"/>
              </w:rPr>
            </w:pPr>
            <w:r>
              <w:rPr>
                <w:rFonts w:hint="eastAsia"/>
                <w:b/>
                <w:bCs/>
                <w:color w:val="FFFFFF" w:themeColor="background1"/>
              </w:rPr>
              <w:t>M</w:t>
            </w:r>
            <w:r>
              <w:rPr>
                <w:b/>
                <w:bCs/>
                <w:color w:val="FFFFFF" w:themeColor="background1"/>
              </w:rPr>
              <w:t>PR (30dB ACLR) – MPR (26dB ACLR) round up to 0.5</w:t>
            </w:r>
          </w:p>
        </w:tc>
      </w:tr>
      <w:tr w:rsidR="00E35466" w:rsidRPr="00B96462" w14:paraId="5CCD5C82" w14:textId="77777777" w:rsidTr="00D621F6">
        <w:trPr>
          <w:gridAfter w:val="1"/>
          <w:wAfter w:w="8" w:type="dxa"/>
          <w:trHeight w:val="204"/>
          <w:jc w:val="center"/>
        </w:trPr>
        <w:tc>
          <w:tcPr>
            <w:tcW w:w="158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2270E76" w14:textId="77777777" w:rsidR="00E35466" w:rsidRPr="00B96462" w:rsidRDefault="00E35466" w:rsidP="00D621F6">
            <w:pPr>
              <w:rPr>
                <w:color w:val="FFFFFF" w:themeColor="background1"/>
              </w:rPr>
            </w:pPr>
            <w:r w:rsidRPr="00B96462">
              <w:rPr>
                <w:rFonts w:hint="eastAsia"/>
                <w:b/>
                <w:bCs/>
                <w:color w:val="FFFFFF" w:themeColor="background1"/>
              </w:rPr>
              <w:lastRenderedPageBreak/>
              <w:t>DFT</w:t>
            </w:r>
          </w:p>
        </w:tc>
        <w:tc>
          <w:tcPr>
            <w:tcW w:w="158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F62AA64" w14:textId="77777777" w:rsidR="00E35466" w:rsidRPr="00B96462" w:rsidRDefault="00E35466" w:rsidP="00D621F6">
            <w:pPr>
              <w:rPr>
                <w:color w:val="FFFFFF" w:themeColor="background1"/>
              </w:rPr>
            </w:pPr>
            <w:r w:rsidRPr="00B96462">
              <w:rPr>
                <w:rFonts w:hint="eastAsia"/>
                <w:b/>
                <w:bCs/>
                <w:color w:val="FFFFFF" w:themeColor="background1"/>
              </w:rPr>
              <w:t>Edge</w:t>
            </w:r>
          </w:p>
        </w:tc>
        <w:tc>
          <w:tcPr>
            <w:tcW w:w="158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72FC340" w14:textId="77777777" w:rsidR="00E35466" w:rsidRPr="00B96462" w:rsidRDefault="00E35466" w:rsidP="00D621F6">
            <w:pPr>
              <w:rPr>
                <w:color w:val="FFFFFF" w:themeColor="background1"/>
              </w:rPr>
            </w:pPr>
            <w:r w:rsidRPr="00B96462">
              <w:rPr>
                <w:rFonts w:hint="eastAsia"/>
                <w:b/>
                <w:bCs/>
                <w:color w:val="FFFFFF" w:themeColor="background1"/>
              </w:rPr>
              <w:t>Outer</w:t>
            </w:r>
          </w:p>
        </w:tc>
        <w:tc>
          <w:tcPr>
            <w:tcW w:w="158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E625115" w14:textId="77777777" w:rsidR="00E35466" w:rsidRPr="00B96462" w:rsidRDefault="00E35466" w:rsidP="00D621F6">
            <w:pPr>
              <w:rPr>
                <w:color w:val="FFFFFF" w:themeColor="background1"/>
              </w:rPr>
            </w:pPr>
            <w:r w:rsidRPr="00B96462">
              <w:rPr>
                <w:rFonts w:hint="eastAsia"/>
                <w:b/>
                <w:bCs/>
                <w:color w:val="FFFFFF" w:themeColor="background1"/>
              </w:rPr>
              <w:t>Inner</w:t>
            </w:r>
          </w:p>
        </w:tc>
      </w:tr>
      <w:tr w:rsidR="00E35466" w:rsidRPr="00B96462" w14:paraId="17ABD52E" w14:textId="77777777" w:rsidTr="00D621F6">
        <w:trPr>
          <w:gridAfter w:val="1"/>
          <w:wAfter w:w="8" w:type="dxa"/>
          <w:trHeight w:val="204"/>
          <w:jc w:val="center"/>
        </w:trPr>
        <w:tc>
          <w:tcPr>
            <w:tcW w:w="158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D62C4D0" w14:textId="77777777" w:rsidR="00E35466" w:rsidRPr="00B96462" w:rsidRDefault="00E35466" w:rsidP="00D621F6">
            <w:r w:rsidRPr="00B96462">
              <w:rPr>
                <w:rFonts w:hint="eastAsia"/>
              </w:rPr>
              <w:t xml:space="preserve">Pi/2 </w:t>
            </w:r>
            <w:proofErr w:type="spellStart"/>
            <w:r w:rsidRPr="00B96462">
              <w:rPr>
                <w:rFonts w:hint="eastAsia"/>
              </w:rPr>
              <w:t>bpsk</w:t>
            </w:r>
            <w:proofErr w:type="spellEnd"/>
          </w:p>
        </w:tc>
        <w:tc>
          <w:tcPr>
            <w:tcW w:w="158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61253461" w14:textId="77777777" w:rsidR="00E35466" w:rsidRPr="00B96462" w:rsidRDefault="00E35466" w:rsidP="00D621F6">
            <w:r w:rsidRPr="0079258B">
              <w:rPr>
                <w:rFonts w:hint="eastAsia"/>
              </w:rPr>
              <w:t>0</w:t>
            </w:r>
          </w:p>
        </w:tc>
        <w:tc>
          <w:tcPr>
            <w:tcW w:w="158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6B575EC1" w14:textId="77777777" w:rsidR="00E35466" w:rsidRPr="00B96462" w:rsidRDefault="00E35466" w:rsidP="00D621F6">
            <w:r w:rsidRPr="0079258B">
              <w:rPr>
                <w:rFonts w:hint="eastAsia"/>
              </w:rPr>
              <w:t>0</w:t>
            </w:r>
          </w:p>
        </w:tc>
        <w:tc>
          <w:tcPr>
            <w:tcW w:w="158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1DAF313" w14:textId="77777777" w:rsidR="00E35466" w:rsidRPr="00B96462" w:rsidRDefault="00E35466" w:rsidP="00D621F6">
            <w:r w:rsidRPr="0079258B">
              <w:rPr>
                <w:rFonts w:hint="eastAsia"/>
              </w:rPr>
              <w:t>0</w:t>
            </w:r>
          </w:p>
        </w:tc>
      </w:tr>
      <w:tr w:rsidR="00E35466" w:rsidRPr="00B96462" w14:paraId="0D2E2790" w14:textId="77777777" w:rsidTr="00D621F6">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61DFECF" w14:textId="77777777" w:rsidR="00E35466" w:rsidRPr="00B96462" w:rsidRDefault="00E35466" w:rsidP="00D621F6">
            <w:proofErr w:type="spellStart"/>
            <w:r w:rsidRPr="00B96462">
              <w:rPr>
                <w:rFonts w:hint="eastAsia"/>
              </w:rPr>
              <w:t>qpsk</w:t>
            </w:r>
            <w:proofErr w:type="spellEnd"/>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37C50E69" w14:textId="77777777" w:rsidR="00E35466" w:rsidRPr="00B96462" w:rsidRDefault="00E35466" w:rsidP="00D621F6">
            <w:pPr>
              <w:rPr>
                <w:highlight w:val="yellow"/>
              </w:rPr>
            </w:pPr>
            <w:r w:rsidRPr="00D45996">
              <w:rPr>
                <w:rFonts w:hint="eastAsia"/>
                <w:highlight w:val="yellow"/>
              </w:rPr>
              <w:t>0.5</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1DC6A95D" w14:textId="77777777" w:rsidR="00E35466" w:rsidRPr="00B96462" w:rsidRDefault="00E35466" w:rsidP="00D621F6">
            <w:pPr>
              <w:rPr>
                <w:highlight w:val="yellow"/>
              </w:rPr>
            </w:pPr>
            <w:r w:rsidRPr="00D45996">
              <w:rPr>
                <w:rFonts w:hint="eastAsia"/>
                <w:highlight w:val="yellow"/>
              </w:rPr>
              <w:t>0</w:t>
            </w:r>
            <w:r w:rsidRPr="00D45996">
              <w:rPr>
                <w:highlight w:val="yellow"/>
              </w:rPr>
              <w:t>.5</w:t>
            </w:r>
          </w:p>
        </w:tc>
        <w:tc>
          <w:tcPr>
            <w:tcW w:w="15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695C18BE" w14:textId="77777777" w:rsidR="00E35466" w:rsidRPr="00B96462" w:rsidRDefault="00E35466" w:rsidP="00D621F6">
            <w:r w:rsidRPr="0079258B">
              <w:rPr>
                <w:rFonts w:hint="eastAsia"/>
              </w:rPr>
              <w:t>0</w:t>
            </w:r>
          </w:p>
        </w:tc>
      </w:tr>
      <w:tr w:rsidR="00E35466" w:rsidRPr="00B96462" w14:paraId="312A68C5" w14:textId="77777777" w:rsidTr="00D621F6">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EB0806D" w14:textId="77777777" w:rsidR="00E35466" w:rsidRPr="00B96462" w:rsidRDefault="00E35466" w:rsidP="00D621F6">
            <w:r w:rsidRPr="00B96462">
              <w:rPr>
                <w:rFonts w:hint="eastAsia"/>
              </w:rPr>
              <w:t>16qam</w:t>
            </w:r>
          </w:p>
        </w:tc>
        <w:tc>
          <w:tcPr>
            <w:tcW w:w="158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43BA985" w14:textId="77777777" w:rsidR="00E35466" w:rsidRPr="00B96462" w:rsidRDefault="00E35466" w:rsidP="00D621F6">
            <w:pPr>
              <w:rPr>
                <w:highlight w:val="yellow"/>
              </w:rPr>
            </w:pPr>
            <w:r w:rsidRPr="00D45996">
              <w:rPr>
                <w:rFonts w:hint="eastAsia"/>
                <w:highlight w:val="yellow"/>
              </w:rPr>
              <w:t>0</w:t>
            </w:r>
            <w:r w:rsidRPr="00D45996">
              <w:rPr>
                <w:highlight w:val="yellow"/>
              </w:rPr>
              <w:t>.5</w:t>
            </w:r>
          </w:p>
        </w:tc>
        <w:tc>
          <w:tcPr>
            <w:tcW w:w="15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4FE31793" w14:textId="77777777" w:rsidR="00E35466" w:rsidRPr="00B96462" w:rsidRDefault="00E35466" w:rsidP="00D621F6">
            <w:pPr>
              <w:rPr>
                <w:highlight w:val="yellow"/>
              </w:rPr>
            </w:pPr>
            <w:r w:rsidRPr="00D45996">
              <w:rPr>
                <w:rFonts w:hint="eastAsia"/>
                <w:highlight w:val="yellow"/>
              </w:rPr>
              <w:t>0.5</w:t>
            </w:r>
          </w:p>
        </w:tc>
        <w:tc>
          <w:tcPr>
            <w:tcW w:w="158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560C4E73" w14:textId="77777777" w:rsidR="00E35466" w:rsidRPr="00B96462" w:rsidRDefault="00E35466" w:rsidP="00D621F6">
            <w:pPr>
              <w:rPr>
                <w:highlight w:val="yellow"/>
              </w:rPr>
            </w:pPr>
            <w:r w:rsidRPr="00D45996">
              <w:rPr>
                <w:rFonts w:hint="eastAsia"/>
                <w:highlight w:val="yellow"/>
              </w:rPr>
              <w:t>0</w:t>
            </w:r>
            <w:r w:rsidRPr="00D45996">
              <w:rPr>
                <w:highlight w:val="yellow"/>
              </w:rPr>
              <w:t>.5</w:t>
            </w:r>
          </w:p>
        </w:tc>
      </w:tr>
      <w:tr w:rsidR="00E35466" w:rsidRPr="00B96462" w14:paraId="0CDFAFD6" w14:textId="77777777" w:rsidTr="00D621F6">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30222FC" w14:textId="77777777" w:rsidR="00E35466" w:rsidRPr="00B96462" w:rsidRDefault="00E35466" w:rsidP="00D621F6">
            <w:r w:rsidRPr="00B96462">
              <w:rPr>
                <w:rFonts w:hint="eastAsia"/>
              </w:rPr>
              <w:t>64qam</w:t>
            </w:r>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4404FA15" w14:textId="77777777" w:rsidR="00E35466" w:rsidRPr="00B96462" w:rsidRDefault="00E35466" w:rsidP="00D621F6">
            <w:pPr>
              <w:rPr>
                <w:highlight w:val="yellow"/>
              </w:rPr>
            </w:pPr>
            <w:r w:rsidRPr="00D45996">
              <w:rPr>
                <w:rFonts w:hint="eastAsia"/>
                <w:highlight w:val="yellow"/>
              </w:rPr>
              <w:t>0</w:t>
            </w:r>
            <w:r w:rsidRPr="00D45996">
              <w:rPr>
                <w:highlight w:val="yellow"/>
              </w:rPr>
              <w:t>.5</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0DFADDFC" w14:textId="77777777" w:rsidR="00E35466" w:rsidRPr="00B96462" w:rsidRDefault="00E35466" w:rsidP="00D621F6">
            <w:pPr>
              <w:rPr>
                <w:highlight w:val="yellow"/>
              </w:rPr>
            </w:pPr>
            <w:r w:rsidRPr="00D45996">
              <w:rPr>
                <w:rFonts w:hint="eastAsia"/>
                <w:highlight w:val="yellow"/>
              </w:rPr>
              <w:t>0</w:t>
            </w:r>
            <w:r w:rsidRPr="00D45996">
              <w:rPr>
                <w:highlight w:val="yellow"/>
              </w:rPr>
              <w:t>.5</w:t>
            </w:r>
          </w:p>
        </w:tc>
        <w:tc>
          <w:tcPr>
            <w:tcW w:w="15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6C22C4AA" w14:textId="77777777" w:rsidR="00E35466" w:rsidRPr="00B96462" w:rsidRDefault="00E35466" w:rsidP="00D621F6">
            <w:pPr>
              <w:rPr>
                <w:highlight w:val="yellow"/>
              </w:rPr>
            </w:pPr>
            <w:r w:rsidRPr="00D45996">
              <w:rPr>
                <w:rFonts w:hint="eastAsia"/>
                <w:highlight w:val="yellow"/>
              </w:rPr>
              <w:t>0</w:t>
            </w:r>
            <w:r w:rsidRPr="00D45996">
              <w:rPr>
                <w:highlight w:val="yellow"/>
              </w:rPr>
              <w:t>.5</w:t>
            </w:r>
          </w:p>
        </w:tc>
      </w:tr>
      <w:tr w:rsidR="00E35466" w:rsidRPr="00B96462" w14:paraId="2DF0E610" w14:textId="77777777" w:rsidTr="00D621F6">
        <w:trPr>
          <w:gridAfter w:val="1"/>
          <w:wAfter w:w="8" w:type="dxa"/>
          <w:trHeight w:val="204"/>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C6964CD" w14:textId="77777777" w:rsidR="00E35466" w:rsidRPr="00B96462" w:rsidRDefault="00E35466" w:rsidP="00D621F6">
            <w:r w:rsidRPr="00B96462">
              <w:rPr>
                <w:rFonts w:hint="eastAsia"/>
              </w:rPr>
              <w:t>256qam</w:t>
            </w:r>
          </w:p>
        </w:tc>
        <w:tc>
          <w:tcPr>
            <w:tcW w:w="158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724D1849" w14:textId="77777777" w:rsidR="00E35466" w:rsidRPr="00B96462" w:rsidRDefault="00E35466" w:rsidP="00D621F6">
            <w:r>
              <w:t>0</w:t>
            </w:r>
          </w:p>
        </w:tc>
        <w:tc>
          <w:tcPr>
            <w:tcW w:w="15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2A9A6A0" w14:textId="77777777" w:rsidR="00E35466" w:rsidRPr="00B96462" w:rsidRDefault="00E35466" w:rsidP="00D621F6">
            <w:r w:rsidRPr="0079258B">
              <w:rPr>
                <w:rFonts w:hint="eastAsia"/>
              </w:rPr>
              <w:t>0</w:t>
            </w:r>
          </w:p>
        </w:tc>
        <w:tc>
          <w:tcPr>
            <w:tcW w:w="158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16A1694" w14:textId="77777777" w:rsidR="00E35466" w:rsidRPr="00B96462" w:rsidRDefault="00E35466" w:rsidP="00D621F6">
            <w:r w:rsidRPr="0079258B">
              <w:rPr>
                <w:rFonts w:hint="eastAsia"/>
              </w:rPr>
              <w:t>0</w:t>
            </w:r>
          </w:p>
        </w:tc>
      </w:tr>
      <w:tr w:rsidR="00E35466" w:rsidRPr="00B96462" w14:paraId="7FC9F209" w14:textId="77777777" w:rsidTr="00D621F6">
        <w:trPr>
          <w:trHeight w:val="176"/>
          <w:jc w:val="center"/>
        </w:trPr>
        <w:tc>
          <w:tcPr>
            <w:tcW w:w="158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DB6B36E" w14:textId="77777777" w:rsidR="00E35466" w:rsidRPr="00B96462" w:rsidRDefault="00E35466" w:rsidP="00D621F6">
            <w:pPr>
              <w:rPr>
                <w:color w:val="FFFFFF" w:themeColor="background1"/>
              </w:rPr>
            </w:pPr>
            <w:r w:rsidRPr="00B96462">
              <w:rPr>
                <w:rFonts w:hint="eastAsia"/>
                <w:b/>
                <w:bCs/>
                <w:color w:val="FFFFFF" w:themeColor="background1"/>
              </w:rPr>
              <w:t>CP</w:t>
            </w:r>
          </w:p>
        </w:tc>
        <w:tc>
          <w:tcPr>
            <w:tcW w:w="158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50E3E9B" w14:textId="77777777" w:rsidR="00E35466" w:rsidRPr="00B96462" w:rsidRDefault="00E35466" w:rsidP="00D621F6">
            <w:pPr>
              <w:rPr>
                <w:color w:val="FFFFFF" w:themeColor="background1"/>
              </w:rPr>
            </w:pPr>
            <w:r w:rsidRPr="00B96462">
              <w:rPr>
                <w:rFonts w:hint="eastAsia"/>
                <w:b/>
                <w:bCs/>
                <w:color w:val="FFFFFF" w:themeColor="background1"/>
              </w:rPr>
              <w:t>Edge</w:t>
            </w:r>
          </w:p>
        </w:tc>
        <w:tc>
          <w:tcPr>
            <w:tcW w:w="158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E848A42" w14:textId="77777777" w:rsidR="00E35466" w:rsidRPr="00B96462" w:rsidRDefault="00E35466" w:rsidP="00D621F6">
            <w:pPr>
              <w:rPr>
                <w:color w:val="FFFFFF" w:themeColor="background1"/>
              </w:rPr>
            </w:pPr>
            <w:r w:rsidRPr="00B96462">
              <w:rPr>
                <w:rFonts w:hint="eastAsia"/>
                <w:b/>
                <w:bCs/>
                <w:color w:val="FFFFFF" w:themeColor="background1"/>
              </w:rPr>
              <w:t>Outer</w:t>
            </w:r>
          </w:p>
        </w:tc>
        <w:tc>
          <w:tcPr>
            <w:tcW w:w="1589"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DB910E5" w14:textId="77777777" w:rsidR="00E35466" w:rsidRPr="00B96462" w:rsidRDefault="00E35466" w:rsidP="00D621F6">
            <w:pPr>
              <w:rPr>
                <w:color w:val="FFFFFF" w:themeColor="background1"/>
              </w:rPr>
            </w:pPr>
            <w:r w:rsidRPr="00B96462">
              <w:rPr>
                <w:rFonts w:hint="eastAsia"/>
                <w:b/>
                <w:bCs/>
                <w:color w:val="FFFFFF" w:themeColor="background1"/>
              </w:rPr>
              <w:t>Inner</w:t>
            </w:r>
          </w:p>
        </w:tc>
      </w:tr>
      <w:tr w:rsidR="00E35466" w:rsidRPr="00B96462" w14:paraId="3F85BB3B" w14:textId="77777777" w:rsidTr="00D621F6">
        <w:trPr>
          <w:trHeight w:val="176"/>
          <w:jc w:val="center"/>
        </w:trPr>
        <w:tc>
          <w:tcPr>
            <w:tcW w:w="158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157431A" w14:textId="77777777" w:rsidR="00E35466" w:rsidRPr="00B96462" w:rsidRDefault="00E35466" w:rsidP="00D621F6">
            <w:proofErr w:type="spellStart"/>
            <w:r w:rsidRPr="00B96462">
              <w:rPr>
                <w:rFonts w:hint="eastAsia"/>
              </w:rPr>
              <w:t>qpsk</w:t>
            </w:r>
            <w:proofErr w:type="spellEnd"/>
          </w:p>
        </w:tc>
        <w:tc>
          <w:tcPr>
            <w:tcW w:w="158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BB5EB6E" w14:textId="77777777" w:rsidR="00E35466" w:rsidRPr="00B96462" w:rsidRDefault="00E35466" w:rsidP="00D621F6">
            <w:pPr>
              <w:rPr>
                <w:highlight w:val="yellow"/>
              </w:rPr>
            </w:pPr>
            <w:r w:rsidRPr="00D45996">
              <w:rPr>
                <w:rFonts w:hint="eastAsia"/>
                <w:highlight w:val="yellow"/>
              </w:rPr>
              <w:t>0.5</w:t>
            </w:r>
          </w:p>
        </w:tc>
        <w:tc>
          <w:tcPr>
            <w:tcW w:w="158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5D158A2A" w14:textId="77777777" w:rsidR="00E35466" w:rsidRPr="00B96462" w:rsidRDefault="00E35466" w:rsidP="00D621F6">
            <w:pPr>
              <w:rPr>
                <w:highlight w:val="yellow"/>
              </w:rPr>
            </w:pPr>
            <w:r w:rsidRPr="00D45996">
              <w:rPr>
                <w:rFonts w:hint="eastAsia"/>
                <w:highlight w:val="yellow"/>
              </w:rPr>
              <w:t>0.5</w:t>
            </w:r>
          </w:p>
        </w:tc>
        <w:tc>
          <w:tcPr>
            <w:tcW w:w="1589" w:type="dxa"/>
            <w:gridSpan w:val="2"/>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1E62633C" w14:textId="77777777" w:rsidR="00E35466" w:rsidRPr="00B96462" w:rsidRDefault="00E35466" w:rsidP="00D621F6">
            <w:r w:rsidRPr="0079258B">
              <w:rPr>
                <w:rFonts w:hint="eastAsia"/>
              </w:rPr>
              <w:t>0</w:t>
            </w:r>
          </w:p>
        </w:tc>
      </w:tr>
      <w:tr w:rsidR="00E35466" w:rsidRPr="00B96462" w14:paraId="06504525" w14:textId="77777777" w:rsidTr="00D621F6">
        <w:trPr>
          <w:trHeight w:val="176"/>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86C9663" w14:textId="77777777" w:rsidR="00E35466" w:rsidRPr="00B96462" w:rsidRDefault="00E35466" w:rsidP="00D621F6">
            <w:r w:rsidRPr="00B96462">
              <w:rPr>
                <w:rFonts w:hint="eastAsia"/>
              </w:rPr>
              <w:t>16qam</w:t>
            </w:r>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48D2002C" w14:textId="77777777" w:rsidR="00E35466" w:rsidRPr="00B96462" w:rsidRDefault="00E35466" w:rsidP="00D621F6">
            <w:r w:rsidRPr="0079258B">
              <w:rPr>
                <w:rFonts w:hint="eastAsia"/>
              </w:rPr>
              <w:t>0</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3B5D7845" w14:textId="77777777" w:rsidR="00E35466" w:rsidRPr="00B96462" w:rsidRDefault="00E35466" w:rsidP="00D621F6">
            <w:r w:rsidRPr="00D45996">
              <w:rPr>
                <w:rFonts w:hint="eastAsia"/>
                <w:highlight w:val="yellow"/>
              </w:rPr>
              <w:t>0.5</w:t>
            </w:r>
          </w:p>
        </w:tc>
        <w:tc>
          <w:tcPr>
            <w:tcW w:w="1589" w:type="dxa"/>
            <w:gridSpan w:val="2"/>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0BDBB235" w14:textId="77777777" w:rsidR="00E35466" w:rsidRPr="00B96462" w:rsidRDefault="00E35466" w:rsidP="00D621F6">
            <w:r w:rsidRPr="0079258B">
              <w:rPr>
                <w:rFonts w:hint="eastAsia"/>
              </w:rPr>
              <w:t>0</w:t>
            </w:r>
          </w:p>
        </w:tc>
      </w:tr>
      <w:tr w:rsidR="00E35466" w:rsidRPr="00B96462" w14:paraId="7A7EB819" w14:textId="77777777" w:rsidTr="00D621F6">
        <w:trPr>
          <w:trHeight w:val="176"/>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0793E29" w14:textId="77777777" w:rsidR="00E35466" w:rsidRPr="00B96462" w:rsidRDefault="00E35466" w:rsidP="00D621F6">
            <w:r w:rsidRPr="00B96462">
              <w:rPr>
                <w:rFonts w:hint="eastAsia"/>
              </w:rPr>
              <w:t>64qam</w:t>
            </w:r>
          </w:p>
        </w:tc>
        <w:tc>
          <w:tcPr>
            <w:tcW w:w="158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56527AB1" w14:textId="77777777" w:rsidR="00E35466" w:rsidRPr="00B96462" w:rsidRDefault="00E35466" w:rsidP="00D621F6">
            <w:r w:rsidRPr="0079258B">
              <w:rPr>
                <w:rFonts w:hint="eastAsia"/>
              </w:rPr>
              <w:t>0</w:t>
            </w:r>
          </w:p>
        </w:tc>
        <w:tc>
          <w:tcPr>
            <w:tcW w:w="15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3539C34D" w14:textId="77777777" w:rsidR="00E35466" w:rsidRPr="00B96462" w:rsidRDefault="00E35466" w:rsidP="00D621F6">
            <w:r w:rsidRPr="0079258B">
              <w:rPr>
                <w:rFonts w:hint="eastAsia"/>
              </w:rPr>
              <w:t>0</w:t>
            </w:r>
          </w:p>
        </w:tc>
        <w:tc>
          <w:tcPr>
            <w:tcW w:w="1589" w:type="dxa"/>
            <w:gridSpan w:val="2"/>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vAlign w:val="bottom"/>
            <w:hideMark/>
          </w:tcPr>
          <w:p w14:paraId="04062323" w14:textId="77777777" w:rsidR="00E35466" w:rsidRPr="00B96462" w:rsidRDefault="00E35466" w:rsidP="00D621F6">
            <w:r w:rsidRPr="0079258B">
              <w:rPr>
                <w:rFonts w:hint="eastAsia"/>
              </w:rPr>
              <w:t>0</w:t>
            </w:r>
          </w:p>
        </w:tc>
      </w:tr>
      <w:tr w:rsidR="00E35466" w:rsidRPr="00B96462" w14:paraId="03F6E608" w14:textId="77777777" w:rsidTr="00D621F6">
        <w:trPr>
          <w:trHeight w:val="176"/>
          <w:jc w:val="center"/>
        </w:trPr>
        <w:tc>
          <w:tcPr>
            <w:tcW w:w="158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A6994BC" w14:textId="77777777" w:rsidR="00E35466" w:rsidRPr="00B96462" w:rsidRDefault="00E35466" w:rsidP="00D621F6">
            <w:r w:rsidRPr="00B96462">
              <w:rPr>
                <w:rFonts w:hint="eastAsia"/>
              </w:rPr>
              <w:t>256qam</w:t>
            </w:r>
          </w:p>
        </w:tc>
        <w:tc>
          <w:tcPr>
            <w:tcW w:w="158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6F7BE1A9" w14:textId="77777777" w:rsidR="00E35466" w:rsidRPr="00B96462" w:rsidRDefault="00E35466" w:rsidP="00D621F6">
            <w:r>
              <w:t>0</w:t>
            </w:r>
          </w:p>
        </w:tc>
        <w:tc>
          <w:tcPr>
            <w:tcW w:w="15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7E8D09C6" w14:textId="77777777" w:rsidR="00E35466" w:rsidRPr="00B96462" w:rsidRDefault="00E35466" w:rsidP="00D621F6">
            <w:r w:rsidRPr="0079258B">
              <w:rPr>
                <w:rFonts w:hint="eastAsia"/>
              </w:rPr>
              <w:t>0</w:t>
            </w:r>
          </w:p>
        </w:tc>
        <w:tc>
          <w:tcPr>
            <w:tcW w:w="1589" w:type="dxa"/>
            <w:gridSpan w:val="2"/>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vAlign w:val="bottom"/>
            <w:hideMark/>
          </w:tcPr>
          <w:p w14:paraId="03BCFB07" w14:textId="77777777" w:rsidR="00E35466" w:rsidRPr="00B96462" w:rsidRDefault="00E35466" w:rsidP="00D621F6">
            <w:r w:rsidRPr="0079258B">
              <w:rPr>
                <w:rFonts w:hint="eastAsia"/>
              </w:rPr>
              <w:t>0</w:t>
            </w:r>
          </w:p>
        </w:tc>
      </w:tr>
    </w:tbl>
    <w:p w14:paraId="06AA4001" w14:textId="4C66150B" w:rsidR="00E35466" w:rsidRDefault="00E35466" w:rsidP="00E35466">
      <w:pPr>
        <w:pStyle w:val="Conclusion"/>
        <w:rPr>
          <w:rStyle w:val="affd"/>
        </w:rPr>
      </w:pPr>
    </w:p>
    <w:p w14:paraId="0342270F" w14:textId="77777777" w:rsidR="00E35466" w:rsidRPr="00E35466" w:rsidRDefault="00E35466" w:rsidP="00E35466">
      <w:pPr>
        <w:pStyle w:val="Conclusion"/>
        <w:rPr>
          <w:rStyle w:val="affd"/>
        </w:rPr>
      </w:pPr>
    </w:p>
    <w:p w14:paraId="44C304D9" w14:textId="77777777" w:rsidR="00E35466" w:rsidRPr="00E35466" w:rsidRDefault="00E35466" w:rsidP="00E35466">
      <w:pPr>
        <w:pStyle w:val="Conclusion"/>
        <w:rPr>
          <w:rStyle w:val="affd"/>
        </w:rPr>
      </w:pPr>
      <w:r w:rsidRPr="00E35466">
        <w:rPr>
          <w:rStyle w:val="affd"/>
        </w:rPr>
        <w:t xml:space="preserve">Observation 2: </w:t>
      </w:r>
      <w:r w:rsidRPr="00E35466">
        <w:rPr>
          <w:rStyle w:val="affd"/>
        </w:rPr>
        <w:tab/>
        <w:t>26dB ACLR is baseline for n104, if define with NS signaling approach it becomes optional and will cause unnecessary burden from both UE and NW side:</w:t>
      </w:r>
    </w:p>
    <w:p w14:paraId="089DCEEE" w14:textId="52CA6A75" w:rsidR="00E35466" w:rsidRPr="00E35466" w:rsidRDefault="00E35466" w:rsidP="00E35466">
      <w:pPr>
        <w:pStyle w:val="Conclusion"/>
        <w:numPr>
          <w:ilvl w:val="0"/>
          <w:numId w:val="32"/>
        </w:numPr>
        <w:ind w:firstLineChars="0"/>
        <w:rPr>
          <w:rStyle w:val="affd"/>
        </w:rPr>
      </w:pPr>
      <w:r w:rsidRPr="00E35466">
        <w:rPr>
          <w:rStyle w:val="affd"/>
        </w:rPr>
        <w:t xml:space="preserve">All NW need to broadcast this signaling and unexpected mistake of not broadcasting it may happen. </w:t>
      </w:r>
    </w:p>
    <w:p w14:paraId="291828A0" w14:textId="3A62E5B1" w:rsidR="00E35466" w:rsidRPr="00E35466" w:rsidRDefault="00E35466" w:rsidP="00E35466">
      <w:pPr>
        <w:pStyle w:val="Conclusion"/>
        <w:numPr>
          <w:ilvl w:val="0"/>
          <w:numId w:val="32"/>
        </w:numPr>
        <w:ind w:firstLineChars="0"/>
        <w:rPr>
          <w:rStyle w:val="affd"/>
        </w:rPr>
      </w:pPr>
      <w:r w:rsidRPr="00E35466">
        <w:rPr>
          <w:rStyle w:val="affd"/>
        </w:rPr>
        <w:t>In this case, UE has to implement both the 26dB and 30dB ACLR which is also unnecessary.</w:t>
      </w:r>
    </w:p>
    <w:p w14:paraId="1EDB4364" w14:textId="77777777" w:rsidR="00E35466" w:rsidRPr="00E35466" w:rsidRDefault="00E35466" w:rsidP="00E35466">
      <w:pPr>
        <w:pStyle w:val="Conclusion"/>
        <w:rPr>
          <w:rStyle w:val="affd"/>
        </w:rPr>
      </w:pPr>
    </w:p>
    <w:p w14:paraId="303EABDF" w14:textId="5CB50ED2" w:rsidR="00E35466" w:rsidRPr="00E35466" w:rsidRDefault="00E35466" w:rsidP="00E35466">
      <w:pPr>
        <w:pStyle w:val="Conclusion"/>
        <w:rPr>
          <w:rStyle w:val="affd"/>
        </w:rPr>
      </w:pPr>
      <w:r w:rsidRPr="00E35466">
        <w:rPr>
          <w:rStyle w:val="affd"/>
        </w:rPr>
        <w:t xml:space="preserve">Proposal 2: </w:t>
      </w:r>
      <w:r w:rsidRPr="00E35466">
        <w:rPr>
          <w:rStyle w:val="affd"/>
        </w:rPr>
        <w:tab/>
        <w:t>Introduce 26dB for n104 as band specific requirement in ACLR and MPR section instead of NS signaling approach.</w:t>
      </w:r>
    </w:p>
    <w:p w14:paraId="100B3B93" w14:textId="77777777" w:rsidR="00E35466" w:rsidRPr="004E7558" w:rsidRDefault="00E35466" w:rsidP="0023469E">
      <w:pPr>
        <w:rPr>
          <w:rStyle w:val="affd"/>
        </w:rPr>
      </w:pPr>
    </w:p>
    <w:p w14:paraId="6541D2B4" w14:textId="4E17FDB2" w:rsidR="003B6BA5" w:rsidRDefault="003B6BA5" w:rsidP="008D6EE8">
      <w:pPr>
        <w:pStyle w:val="a"/>
      </w:pPr>
      <w:bookmarkStart w:id="3" w:name="_Hlk173939413"/>
      <w:bookmarkEnd w:id="1"/>
      <w:r>
        <w:t>Reference</w:t>
      </w:r>
    </w:p>
    <w:bookmarkEnd w:id="3"/>
    <w:p w14:paraId="4855E5BF" w14:textId="5921419F" w:rsidR="000A0558" w:rsidRDefault="00A564A0" w:rsidP="008B1322">
      <w:pPr>
        <w:pStyle w:val="1"/>
        <w:rPr>
          <w:rFonts w:eastAsiaTheme="minorEastAsia"/>
          <w:noProof/>
        </w:rPr>
      </w:pPr>
      <w:r w:rsidRPr="00A564A0">
        <w:rPr>
          <w:rFonts w:eastAsiaTheme="minorEastAsia"/>
          <w:noProof/>
        </w:rPr>
        <w:t>R4-2511799</w:t>
      </w:r>
      <w:r>
        <w:rPr>
          <w:rFonts w:eastAsiaTheme="minorEastAsia"/>
          <w:noProof/>
        </w:rPr>
        <w:t xml:space="preserve"> </w:t>
      </w:r>
      <w:r w:rsidRPr="00A564A0">
        <w:rPr>
          <w:rFonts w:eastAsiaTheme="minorEastAsia"/>
          <w:noProof/>
        </w:rPr>
        <w:t>Way forward for MPR reductio for n104</w:t>
      </w:r>
      <w:r>
        <w:rPr>
          <w:rFonts w:eastAsiaTheme="minorEastAsia"/>
          <w:noProof/>
        </w:rPr>
        <w:t xml:space="preserve">, </w:t>
      </w:r>
      <w:r w:rsidRPr="00A564A0">
        <w:rPr>
          <w:rFonts w:eastAsiaTheme="minorEastAsia"/>
          <w:noProof/>
        </w:rPr>
        <w:t>Huawei, OPPO, Samsung, CATT</w:t>
      </w:r>
      <w:r>
        <w:rPr>
          <w:rFonts w:eastAsiaTheme="minorEastAsia"/>
          <w:noProof/>
        </w:rPr>
        <w:t>, RAN4#106, 2025-08</w:t>
      </w:r>
    </w:p>
    <w:p w14:paraId="6BDF5503" w14:textId="71CD55A3" w:rsidR="00EC1351" w:rsidRDefault="00EC1351" w:rsidP="00EC1351">
      <w:pPr>
        <w:rPr>
          <w:noProof/>
        </w:rPr>
      </w:pPr>
    </w:p>
    <w:p w14:paraId="6D5B50AA" w14:textId="4F772A2A" w:rsidR="00EC1351" w:rsidRDefault="00EC1351" w:rsidP="00EC1351">
      <w:pPr>
        <w:pStyle w:val="a"/>
        <w:rPr>
          <w:noProof/>
        </w:rPr>
      </w:pPr>
      <w:r>
        <w:rPr>
          <w:rFonts w:hint="eastAsia"/>
          <w:noProof/>
          <w:lang w:eastAsia="zh-CN"/>
        </w:rPr>
        <w:t>Anne</w:t>
      </w:r>
      <w:r>
        <w:rPr>
          <w:noProof/>
          <w:lang w:eastAsia="zh-CN"/>
        </w:rPr>
        <w:t>x: MPR results</w:t>
      </w:r>
      <w:r w:rsidR="0009587B">
        <w:rPr>
          <w:noProof/>
          <w:lang w:eastAsia="zh-CN"/>
        </w:rPr>
        <w:t xml:space="preserve"> for 26dB ACLR</w:t>
      </w:r>
    </w:p>
    <w:p w14:paraId="65CC981E" w14:textId="197F07E3" w:rsidR="00EC1351" w:rsidRPr="00EC1351" w:rsidRDefault="00EC1351" w:rsidP="00EC1351">
      <w:pPr>
        <w:pStyle w:val="af9"/>
        <w:numPr>
          <w:ilvl w:val="0"/>
          <w:numId w:val="30"/>
        </w:numPr>
        <w:rPr>
          <w:rFonts w:ascii="Times" w:eastAsiaTheme="minorEastAsia" w:hAnsi="Times" w:cs="Times"/>
          <w:bCs/>
          <w:noProof/>
          <w:color w:val="000000"/>
        </w:rPr>
      </w:pPr>
      <w:bookmarkStart w:id="4" w:name="_Hlk213318955"/>
      <w:r w:rsidRPr="00EC1351">
        <w:rPr>
          <w:rFonts w:ascii="Times" w:eastAsiaTheme="minorEastAsia" w:hAnsi="Times" w:cs="Times" w:hint="eastAsia"/>
          <w:bCs/>
          <w:noProof/>
          <w:color w:val="000000"/>
        </w:rPr>
        <w:t>C</w:t>
      </w:r>
      <w:r w:rsidRPr="00EC1351">
        <w:rPr>
          <w:rFonts w:ascii="Times" w:eastAsiaTheme="minorEastAsia" w:hAnsi="Times" w:cs="Times"/>
          <w:bCs/>
          <w:noProof/>
          <w:color w:val="000000"/>
        </w:rPr>
        <w:t>P-OFDM</w:t>
      </w:r>
      <w:r>
        <w:rPr>
          <w:rFonts w:ascii="Times" w:eastAsiaTheme="minorEastAsia" w:hAnsi="Times" w:cs="Times"/>
          <w:bCs/>
          <w:noProof/>
          <w:color w:val="000000"/>
        </w:rPr>
        <w:t xml:space="preserve"> with 26dB ACLR</w:t>
      </w:r>
    </w:p>
    <w:bookmarkEnd w:id="4"/>
    <w:p w14:paraId="7379F540" w14:textId="185301BE" w:rsidR="00EC1351" w:rsidRDefault="00EC1351" w:rsidP="00EC1351">
      <w:pPr>
        <w:rPr>
          <w:rStyle w:val="affd"/>
        </w:rPr>
      </w:pPr>
      <w:r w:rsidRPr="00837B1D">
        <w:rPr>
          <w:noProof/>
        </w:rPr>
        <w:drawing>
          <wp:inline distT="0" distB="0" distL="0" distR="0" wp14:anchorId="22A05042" wp14:editId="7B33AEA4">
            <wp:extent cx="2640842" cy="2278195"/>
            <wp:effectExtent l="0" t="0" r="7620" b="8255"/>
            <wp:docPr id="11" name="图片 10">
              <a:extLst xmlns:a="http://schemas.openxmlformats.org/drawingml/2006/main">
                <a:ext uri="{FF2B5EF4-FFF2-40B4-BE49-F238E27FC236}">
                  <a16:creationId xmlns:a16="http://schemas.microsoft.com/office/drawing/2014/main" id="{B1F813AE-F421-4A9C-813A-F04231CC9C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B1F813AE-F421-4A9C-813A-F04231CC9CCB}"/>
                        </a:ext>
                      </a:extLst>
                    </pic:cNvPr>
                    <pic:cNvPicPr>
                      <a:picLocks noChangeAspect="1"/>
                    </pic:cNvPicPr>
                  </pic:nvPicPr>
                  <pic:blipFill>
                    <a:blip r:embed="rId9"/>
                    <a:stretch>
                      <a:fillRect/>
                    </a:stretch>
                  </pic:blipFill>
                  <pic:spPr>
                    <a:xfrm>
                      <a:off x="0" y="0"/>
                      <a:ext cx="2651528" cy="2287414"/>
                    </a:xfrm>
                    <a:prstGeom prst="rect">
                      <a:avLst/>
                    </a:prstGeom>
                  </pic:spPr>
                </pic:pic>
              </a:graphicData>
            </a:graphic>
          </wp:inline>
        </w:drawing>
      </w:r>
      <w:r>
        <w:rPr>
          <w:rStyle w:val="affd"/>
        </w:rPr>
        <w:t xml:space="preserve"> </w:t>
      </w:r>
      <w:r w:rsidRPr="00837B1D">
        <w:rPr>
          <w:noProof/>
        </w:rPr>
        <w:drawing>
          <wp:inline distT="0" distB="0" distL="0" distR="0" wp14:anchorId="08BFD267" wp14:editId="41F7609B">
            <wp:extent cx="2606722" cy="2276990"/>
            <wp:effectExtent l="0" t="0" r="3175" b="9525"/>
            <wp:docPr id="9" name="图片 8">
              <a:extLst xmlns:a="http://schemas.openxmlformats.org/drawingml/2006/main">
                <a:ext uri="{FF2B5EF4-FFF2-40B4-BE49-F238E27FC236}">
                  <a16:creationId xmlns:a16="http://schemas.microsoft.com/office/drawing/2014/main" id="{06970D3E-6F80-4785-88C0-337BE5607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06970D3E-6F80-4785-88C0-337BE56077DE}"/>
                        </a:ext>
                      </a:extLst>
                    </pic:cNvPr>
                    <pic:cNvPicPr>
                      <a:picLocks noChangeAspect="1"/>
                    </pic:cNvPicPr>
                  </pic:nvPicPr>
                  <pic:blipFill>
                    <a:blip r:embed="rId10"/>
                    <a:stretch>
                      <a:fillRect/>
                    </a:stretch>
                  </pic:blipFill>
                  <pic:spPr>
                    <a:xfrm>
                      <a:off x="0" y="0"/>
                      <a:ext cx="2617264" cy="2286198"/>
                    </a:xfrm>
                    <a:prstGeom prst="rect">
                      <a:avLst/>
                    </a:prstGeom>
                  </pic:spPr>
                </pic:pic>
              </a:graphicData>
            </a:graphic>
          </wp:inline>
        </w:drawing>
      </w:r>
    </w:p>
    <w:p w14:paraId="43768BF9" w14:textId="77777777" w:rsidR="005508E5" w:rsidRDefault="005508E5" w:rsidP="00EC1351">
      <w:pPr>
        <w:rPr>
          <w:rStyle w:val="affd"/>
        </w:rPr>
      </w:pPr>
    </w:p>
    <w:p w14:paraId="28C28C3E" w14:textId="7F776AC6" w:rsidR="00EC1351" w:rsidRDefault="00EC1351" w:rsidP="00EC1351">
      <w:pPr>
        <w:rPr>
          <w:rStyle w:val="affd"/>
        </w:rPr>
      </w:pPr>
      <w:r>
        <w:rPr>
          <w:rStyle w:val="affd"/>
          <w:rFonts w:hint="eastAsia"/>
        </w:rPr>
        <w:lastRenderedPageBreak/>
        <w:t xml:space="preserve"> </w:t>
      </w:r>
      <w:r w:rsidRPr="00837B1D">
        <w:rPr>
          <w:noProof/>
        </w:rPr>
        <w:drawing>
          <wp:inline distT="0" distB="0" distL="0" distR="0" wp14:anchorId="4A41F413" wp14:editId="5F3D479B">
            <wp:extent cx="2640330" cy="2389419"/>
            <wp:effectExtent l="0" t="0" r="7620" b="0"/>
            <wp:docPr id="8" name="图片 7">
              <a:extLst xmlns:a="http://schemas.openxmlformats.org/drawingml/2006/main">
                <a:ext uri="{FF2B5EF4-FFF2-40B4-BE49-F238E27FC236}">
                  <a16:creationId xmlns:a16="http://schemas.microsoft.com/office/drawing/2014/main" id="{D2162F27-A0F9-47C2-926C-C5F8FD7FF4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D2162F27-A0F9-47C2-926C-C5F8FD7FF4F1}"/>
                        </a:ext>
                      </a:extLst>
                    </pic:cNvPr>
                    <pic:cNvPicPr>
                      <a:picLocks noChangeAspect="1"/>
                    </pic:cNvPicPr>
                  </pic:nvPicPr>
                  <pic:blipFill>
                    <a:blip r:embed="rId11"/>
                    <a:stretch>
                      <a:fillRect/>
                    </a:stretch>
                  </pic:blipFill>
                  <pic:spPr>
                    <a:xfrm>
                      <a:off x="0" y="0"/>
                      <a:ext cx="2650040" cy="2398206"/>
                    </a:xfrm>
                    <a:prstGeom prst="rect">
                      <a:avLst/>
                    </a:prstGeom>
                  </pic:spPr>
                </pic:pic>
              </a:graphicData>
            </a:graphic>
          </wp:inline>
        </w:drawing>
      </w:r>
      <w:r>
        <w:rPr>
          <w:rStyle w:val="affd"/>
        </w:rPr>
        <w:t xml:space="preserve"> </w:t>
      </w:r>
      <w:r w:rsidRPr="00837B1D">
        <w:rPr>
          <w:noProof/>
        </w:rPr>
        <w:drawing>
          <wp:inline distT="0" distB="0" distL="0" distR="0" wp14:anchorId="4CF0E2D2" wp14:editId="503A6024">
            <wp:extent cx="2674912" cy="2381534"/>
            <wp:effectExtent l="0" t="0" r="0" b="0"/>
            <wp:docPr id="4" name="图片 3">
              <a:extLst xmlns:a="http://schemas.openxmlformats.org/drawingml/2006/main">
                <a:ext uri="{FF2B5EF4-FFF2-40B4-BE49-F238E27FC236}">
                  <a16:creationId xmlns:a16="http://schemas.microsoft.com/office/drawing/2014/main" id="{F94F1113-0925-4BA6-9E3E-EA668FE8E1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F94F1113-0925-4BA6-9E3E-EA668FE8E1BF}"/>
                        </a:ext>
                      </a:extLst>
                    </pic:cNvPr>
                    <pic:cNvPicPr>
                      <a:picLocks noChangeAspect="1"/>
                    </pic:cNvPicPr>
                  </pic:nvPicPr>
                  <pic:blipFill>
                    <a:blip r:embed="rId12"/>
                    <a:stretch>
                      <a:fillRect/>
                    </a:stretch>
                  </pic:blipFill>
                  <pic:spPr>
                    <a:xfrm>
                      <a:off x="0" y="0"/>
                      <a:ext cx="2687130" cy="2392412"/>
                    </a:xfrm>
                    <a:prstGeom prst="rect">
                      <a:avLst/>
                    </a:prstGeom>
                  </pic:spPr>
                </pic:pic>
              </a:graphicData>
            </a:graphic>
          </wp:inline>
        </w:drawing>
      </w:r>
    </w:p>
    <w:p w14:paraId="23483C5F" w14:textId="77777777" w:rsidR="00793E02" w:rsidRDefault="00793E02" w:rsidP="00EC1351">
      <w:pPr>
        <w:rPr>
          <w:rStyle w:val="affd"/>
        </w:rPr>
      </w:pPr>
    </w:p>
    <w:p w14:paraId="50AACD8C" w14:textId="2382039C" w:rsidR="00793E02" w:rsidRPr="00793E02" w:rsidRDefault="00793E02" w:rsidP="00EC1351">
      <w:pPr>
        <w:pStyle w:val="af9"/>
        <w:numPr>
          <w:ilvl w:val="0"/>
          <w:numId w:val="30"/>
        </w:numPr>
        <w:rPr>
          <w:rStyle w:val="affd"/>
          <w:rFonts w:ascii="Times" w:hAnsi="Times" w:cs="Times"/>
          <w:bCs/>
          <w:noProof/>
          <w:color w:val="000000"/>
        </w:rPr>
      </w:pPr>
      <w:r>
        <w:rPr>
          <w:rFonts w:ascii="Times" w:eastAsiaTheme="minorEastAsia" w:hAnsi="Times" w:cs="Times"/>
          <w:bCs/>
          <w:noProof/>
          <w:color w:val="000000"/>
        </w:rPr>
        <w:t>DFT-S</w:t>
      </w:r>
      <w:r w:rsidRPr="00EC1351">
        <w:rPr>
          <w:rFonts w:ascii="Times" w:eastAsiaTheme="minorEastAsia" w:hAnsi="Times" w:cs="Times"/>
          <w:bCs/>
          <w:noProof/>
          <w:color w:val="000000"/>
        </w:rPr>
        <w:t>-OFDM</w:t>
      </w:r>
      <w:r>
        <w:rPr>
          <w:rFonts w:ascii="Times" w:eastAsiaTheme="minorEastAsia" w:hAnsi="Times" w:cs="Times"/>
          <w:bCs/>
          <w:noProof/>
          <w:color w:val="000000"/>
        </w:rPr>
        <w:t xml:space="preserve"> with 26dB ACLR</w:t>
      </w:r>
    </w:p>
    <w:p w14:paraId="4A8AE0E4" w14:textId="70E4EA5A" w:rsidR="00EC1351" w:rsidRDefault="00EC1351" w:rsidP="006F4487">
      <w:pPr>
        <w:ind w:firstLineChars="50" w:firstLine="100"/>
        <w:rPr>
          <w:rStyle w:val="affd"/>
        </w:rPr>
      </w:pPr>
      <w:r w:rsidRPr="00837B1D">
        <w:rPr>
          <w:rStyle w:val="affd"/>
          <w:noProof/>
        </w:rPr>
        <w:drawing>
          <wp:inline distT="0" distB="0" distL="0" distR="0" wp14:anchorId="6A87145A" wp14:editId="5B24A147">
            <wp:extent cx="2640330" cy="2359689"/>
            <wp:effectExtent l="0" t="0" r="7620" b="2540"/>
            <wp:docPr id="1" name="图片 3">
              <a:extLst xmlns:a="http://schemas.openxmlformats.org/drawingml/2006/main">
                <a:ext uri="{FF2B5EF4-FFF2-40B4-BE49-F238E27FC236}">
                  <a16:creationId xmlns:a16="http://schemas.microsoft.com/office/drawing/2014/main" id="{DAB1E083-0213-475C-AE1E-782AF81791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DAB1E083-0213-475C-AE1E-782AF81791A6}"/>
                        </a:ext>
                      </a:extLst>
                    </pic:cNvPr>
                    <pic:cNvPicPr>
                      <a:picLocks noChangeAspect="1"/>
                    </pic:cNvPicPr>
                  </pic:nvPicPr>
                  <pic:blipFill>
                    <a:blip r:embed="rId13"/>
                    <a:stretch>
                      <a:fillRect/>
                    </a:stretch>
                  </pic:blipFill>
                  <pic:spPr>
                    <a:xfrm>
                      <a:off x="0" y="0"/>
                      <a:ext cx="2655414" cy="2373170"/>
                    </a:xfrm>
                    <a:prstGeom prst="rect">
                      <a:avLst/>
                    </a:prstGeom>
                  </pic:spPr>
                </pic:pic>
              </a:graphicData>
            </a:graphic>
          </wp:inline>
        </w:drawing>
      </w:r>
      <w:r>
        <w:rPr>
          <w:rStyle w:val="affd"/>
        </w:rPr>
        <w:t xml:space="preserve"> </w:t>
      </w:r>
      <w:r w:rsidRPr="00837B1D">
        <w:rPr>
          <w:noProof/>
        </w:rPr>
        <w:drawing>
          <wp:inline distT="0" distB="0" distL="0" distR="0" wp14:anchorId="274BFFCE" wp14:editId="29A1419A">
            <wp:extent cx="2777319" cy="2353366"/>
            <wp:effectExtent l="0" t="0" r="4445" b="8890"/>
            <wp:docPr id="6" name="图片 5">
              <a:extLst xmlns:a="http://schemas.openxmlformats.org/drawingml/2006/main">
                <a:ext uri="{FF2B5EF4-FFF2-40B4-BE49-F238E27FC236}">
                  <a16:creationId xmlns:a16="http://schemas.microsoft.com/office/drawing/2014/main" id="{BC3CB507-DF32-4331-BBBC-A159EAB883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BC3CB507-DF32-4331-BBBC-A159EAB8838A}"/>
                        </a:ext>
                      </a:extLst>
                    </pic:cNvPr>
                    <pic:cNvPicPr>
                      <a:picLocks noChangeAspect="1"/>
                    </pic:cNvPicPr>
                  </pic:nvPicPr>
                  <pic:blipFill>
                    <a:blip r:embed="rId14"/>
                    <a:stretch>
                      <a:fillRect/>
                    </a:stretch>
                  </pic:blipFill>
                  <pic:spPr>
                    <a:xfrm>
                      <a:off x="0" y="0"/>
                      <a:ext cx="2791504" cy="2365386"/>
                    </a:xfrm>
                    <a:prstGeom prst="rect">
                      <a:avLst/>
                    </a:prstGeom>
                  </pic:spPr>
                </pic:pic>
              </a:graphicData>
            </a:graphic>
          </wp:inline>
        </w:drawing>
      </w:r>
    </w:p>
    <w:p w14:paraId="18FF61AE" w14:textId="77777777" w:rsidR="005508E5" w:rsidRDefault="005508E5" w:rsidP="006F4487">
      <w:pPr>
        <w:ind w:firstLineChars="50" w:firstLine="100"/>
        <w:rPr>
          <w:rStyle w:val="affd"/>
        </w:rPr>
      </w:pPr>
    </w:p>
    <w:p w14:paraId="4CE277C6" w14:textId="1904B79A" w:rsidR="00EC1351" w:rsidRDefault="00EC1351" w:rsidP="00EC1351">
      <w:pPr>
        <w:rPr>
          <w:rStyle w:val="affd"/>
        </w:rPr>
      </w:pPr>
      <w:r>
        <w:rPr>
          <w:rStyle w:val="affd"/>
          <w:rFonts w:hint="eastAsia"/>
        </w:rPr>
        <w:t xml:space="preserve"> </w:t>
      </w:r>
      <w:r w:rsidRPr="00837B1D">
        <w:rPr>
          <w:noProof/>
        </w:rPr>
        <w:drawing>
          <wp:inline distT="0" distB="0" distL="0" distR="0" wp14:anchorId="2A5E7A87" wp14:editId="7C2EE8FD">
            <wp:extent cx="2633516" cy="2304758"/>
            <wp:effectExtent l="0" t="0" r="0" b="635"/>
            <wp:docPr id="2" name="图片 7">
              <a:extLst xmlns:a="http://schemas.openxmlformats.org/drawingml/2006/main">
                <a:ext uri="{FF2B5EF4-FFF2-40B4-BE49-F238E27FC236}">
                  <a16:creationId xmlns:a16="http://schemas.microsoft.com/office/drawing/2014/main" id="{DAD45B28-183D-40B5-B5C4-E565BC128A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DAD45B28-183D-40B5-B5C4-E565BC128A1E}"/>
                        </a:ext>
                      </a:extLst>
                    </pic:cNvPr>
                    <pic:cNvPicPr>
                      <a:picLocks noChangeAspect="1"/>
                    </pic:cNvPicPr>
                  </pic:nvPicPr>
                  <pic:blipFill>
                    <a:blip r:embed="rId15"/>
                    <a:stretch>
                      <a:fillRect/>
                    </a:stretch>
                  </pic:blipFill>
                  <pic:spPr>
                    <a:xfrm>
                      <a:off x="0" y="0"/>
                      <a:ext cx="2644544" cy="2314409"/>
                    </a:xfrm>
                    <a:prstGeom prst="rect">
                      <a:avLst/>
                    </a:prstGeom>
                  </pic:spPr>
                </pic:pic>
              </a:graphicData>
            </a:graphic>
          </wp:inline>
        </w:drawing>
      </w:r>
      <w:r>
        <w:rPr>
          <w:rStyle w:val="affd"/>
        </w:rPr>
        <w:t xml:space="preserve"> </w:t>
      </w:r>
      <w:r w:rsidRPr="00837B1D">
        <w:rPr>
          <w:noProof/>
        </w:rPr>
        <w:drawing>
          <wp:inline distT="0" distB="0" distL="0" distR="0" wp14:anchorId="65CD276A" wp14:editId="559B2D0A">
            <wp:extent cx="2572385" cy="2341554"/>
            <wp:effectExtent l="0" t="0" r="0" b="1905"/>
            <wp:docPr id="3" name="图片 3">
              <a:extLst xmlns:a="http://schemas.openxmlformats.org/drawingml/2006/main">
                <a:ext uri="{FF2B5EF4-FFF2-40B4-BE49-F238E27FC236}">
                  <a16:creationId xmlns:a16="http://schemas.microsoft.com/office/drawing/2014/main" id="{16B8B2B9-EB50-4473-BF26-92E3F465A4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6B8B2B9-EB50-4473-BF26-92E3F465A426}"/>
                        </a:ext>
                      </a:extLst>
                    </pic:cNvPr>
                    <pic:cNvPicPr>
                      <a:picLocks noChangeAspect="1"/>
                    </pic:cNvPicPr>
                  </pic:nvPicPr>
                  <pic:blipFill>
                    <a:blip r:embed="rId16"/>
                    <a:stretch>
                      <a:fillRect/>
                    </a:stretch>
                  </pic:blipFill>
                  <pic:spPr>
                    <a:xfrm>
                      <a:off x="0" y="0"/>
                      <a:ext cx="2602890" cy="2369322"/>
                    </a:xfrm>
                    <a:prstGeom prst="rect">
                      <a:avLst/>
                    </a:prstGeom>
                  </pic:spPr>
                </pic:pic>
              </a:graphicData>
            </a:graphic>
          </wp:inline>
        </w:drawing>
      </w:r>
    </w:p>
    <w:p w14:paraId="65044C03" w14:textId="77777777" w:rsidR="005508E5" w:rsidRDefault="005508E5" w:rsidP="00EC1351">
      <w:pPr>
        <w:rPr>
          <w:rStyle w:val="affd"/>
        </w:rPr>
      </w:pPr>
    </w:p>
    <w:p w14:paraId="2719C4D1" w14:textId="77777777" w:rsidR="00EC1351" w:rsidRDefault="00EC1351" w:rsidP="00EC1351">
      <w:pPr>
        <w:rPr>
          <w:rStyle w:val="affd"/>
        </w:rPr>
      </w:pPr>
      <w:r>
        <w:rPr>
          <w:rStyle w:val="affd"/>
          <w:rFonts w:hint="eastAsia"/>
        </w:rPr>
        <w:lastRenderedPageBreak/>
        <w:t xml:space="preserve"> </w:t>
      </w:r>
      <w:r w:rsidRPr="00EC1351">
        <w:rPr>
          <w:noProof/>
        </w:rPr>
        <w:drawing>
          <wp:inline distT="0" distB="0" distL="0" distR="0" wp14:anchorId="38A3ECB9" wp14:editId="22333707">
            <wp:extent cx="2776379" cy="2477200"/>
            <wp:effectExtent l="0" t="0" r="5080" b="0"/>
            <wp:docPr id="5" name="图片 2">
              <a:extLst xmlns:a="http://schemas.openxmlformats.org/drawingml/2006/main">
                <a:ext uri="{FF2B5EF4-FFF2-40B4-BE49-F238E27FC236}">
                  <a16:creationId xmlns:a16="http://schemas.microsoft.com/office/drawing/2014/main" id="{A9A05FDC-8706-426D-B8AD-EF493E71CE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A9A05FDC-8706-426D-B8AD-EF493E71CE3A}"/>
                        </a:ext>
                      </a:extLst>
                    </pic:cNvPr>
                    <pic:cNvPicPr>
                      <a:picLocks noChangeAspect="1"/>
                    </pic:cNvPicPr>
                  </pic:nvPicPr>
                  <pic:blipFill>
                    <a:blip r:embed="rId17"/>
                    <a:stretch>
                      <a:fillRect/>
                    </a:stretch>
                  </pic:blipFill>
                  <pic:spPr>
                    <a:xfrm>
                      <a:off x="0" y="0"/>
                      <a:ext cx="2800932" cy="2499108"/>
                    </a:xfrm>
                    <a:prstGeom prst="rect">
                      <a:avLst/>
                    </a:prstGeom>
                  </pic:spPr>
                </pic:pic>
              </a:graphicData>
            </a:graphic>
          </wp:inline>
        </w:drawing>
      </w:r>
    </w:p>
    <w:p w14:paraId="7D0F1F1D" w14:textId="4CC43020" w:rsidR="00EC1351" w:rsidRDefault="00EC1351" w:rsidP="00EC1351">
      <w:pPr>
        <w:rPr>
          <w:noProof/>
        </w:rPr>
      </w:pPr>
    </w:p>
    <w:p w14:paraId="31F4AFA8" w14:textId="408B8830" w:rsidR="008E2D42" w:rsidRDefault="008E2D42" w:rsidP="008E2D42">
      <w:pPr>
        <w:pStyle w:val="a"/>
        <w:rPr>
          <w:noProof/>
        </w:rPr>
      </w:pPr>
      <w:r>
        <w:rPr>
          <w:rFonts w:hint="eastAsia"/>
          <w:noProof/>
          <w:lang w:eastAsia="zh-CN"/>
        </w:rPr>
        <w:t>Anne</w:t>
      </w:r>
      <w:r>
        <w:rPr>
          <w:noProof/>
          <w:lang w:eastAsia="zh-CN"/>
        </w:rPr>
        <w:t>x: MPR results for 30dB ACLR</w:t>
      </w:r>
    </w:p>
    <w:p w14:paraId="508D77C0" w14:textId="7674E2A7" w:rsidR="002461E2" w:rsidRPr="002461E2" w:rsidRDefault="002461E2" w:rsidP="00EC1351">
      <w:pPr>
        <w:pStyle w:val="af9"/>
        <w:numPr>
          <w:ilvl w:val="0"/>
          <w:numId w:val="30"/>
        </w:numPr>
        <w:rPr>
          <w:rFonts w:ascii="Times" w:eastAsiaTheme="minorEastAsia" w:hAnsi="Times" w:cs="Times"/>
          <w:bCs/>
          <w:noProof/>
          <w:color w:val="000000"/>
        </w:rPr>
      </w:pPr>
      <w:r w:rsidRPr="00EC1351">
        <w:rPr>
          <w:rFonts w:ascii="Times" w:eastAsiaTheme="minorEastAsia" w:hAnsi="Times" w:cs="Times" w:hint="eastAsia"/>
          <w:bCs/>
          <w:noProof/>
          <w:color w:val="000000"/>
        </w:rPr>
        <w:t>C</w:t>
      </w:r>
      <w:r w:rsidRPr="00EC1351">
        <w:rPr>
          <w:rFonts w:ascii="Times" w:eastAsiaTheme="minorEastAsia" w:hAnsi="Times" w:cs="Times"/>
          <w:bCs/>
          <w:noProof/>
          <w:color w:val="000000"/>
        </w:rPr>
        <w:t>P-OFDM</w:t>
      </w:r>
      <w:r>
        <w:rPr>
          <w:rFonts w:ascii="Times" w:eastAsiaTheme="minorEastAsia" w:hAnsi="Times" w:cs="Times"/>
          <w:bCs/>
          <w:noProof/>
          <w:color w:val="000000"/>
        </w:rPr>
        <w:t xml:space="preserve"> with 26dB ACLR</w:t>
      </w:r>
    </w:p>
    <w:p w14:paraId="1D770B34" w14:textId="08CA3630" w:rsidR="008E2D42" w:rsidRDefault="007E3963" w:rsidP="00EC1351">
      <w:pPr>
        <w:rPr>
          <w:noProof/>
          <w:lang w:val="en-GB"/>
        </w:rPr>
      </w:pPr>
      <w:r w:rsidRPr="007E3963">
        <w:rPr>
          <w:noProof/>
        </w:rPr>
        <w:drawing>
          <wp:inline distT="0" distB="0" distL="0" distR="0" wp14:anchorId="62D3847E" wp14:editId="7F53C72B">
            <wp:extent cx="2640842" cy="2613546"/>
            <wp:effectExtent l="0" t="0" r="7620" b="0"/>
            <wp:docPr id="7" name="图片 3">
              <a:extLst xmlns:a="http://schemas.openxmlformats.org/drawingml/2006/main">
                <a:ext uri="{FF2B5EF4-FFF2-40B4-BE49-F238E27FC236}">
                  <a16:creationId xmlns:a16="http://schemas.microsoft.com/office/drawing/2014/main" id="{CC33B62F-486C-4661-96EE-15B123F78D39}"/>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CC33B62F-486C-4661-96EE-15B123F78D39}"/>
                        </a:ext>
                      </a:extLst>
                    </pic:cNvPr>
                    <pic:cNvPicPr/>
                  </pic:nvPicPr>
                  <pic:blipFill>
                    <a:blip r:embed="rId18"/>
                    <a:stretch>
                      <a:fillRect/>
                    </a:stretch>
                  </pic:blipFill>
                  <pic:spPr>
                    <a:xfrm>
                      <a:off x="0" y="0"/>
                      <a:ext cx="2644041" cy="2616712"/>
                    </a:xfrm>
                    <a:prstGeom prst="rect">
                      <a:avLst/>
                    </a:prstGeom>
                  </pic:spPr>
                </pic:pic>
              </a:graphicData>
            </a:graphic>
          </wp:inline>
        </w:drawing>
      </w:r>
      <w:r>
        <w:rPr>
          <w:rFonts w:hint="eastAsia"/>
          <w:noProof/>
          <w:lang w:val="en-GB"/>
        </w:rPr>
        <w:t xml:space="preserve"> </w:t>
      </w:r>
      <w:r w:rsidRPr="007E3963">
        <w:rPr>
          <w:noProof/>
        </w:rPr>
        <w:drawing>
          <wp:inline distT="0" distB="0" distL="0" distR="0" wp14:anchorId="28F91C34" wp14:editId="11DB93D0">
            <wp:extent cx="2729552" cy="2613025"/>
            <wp:effectExtent l="0" t="0" r="0" b="0"/>
            <wp:docPr id="10" name="图片 4">
              <a:extLst xmlns:a="http://schemas.openxmlformats.org/drawingml/2006/main">
                <a:ext uri="{FF2B5EF4-FFF2-40B4-BE49-F238E27FC236}">
                  <a16:creationId xmlns:a16="http://schemas.microsoft.com/office/drawing/2014/main" id="{8635D686-5074-426A-BE36-7BD1DBA2F8C9}"/>
                </a:ext>
              </a:extLst>
            </wp:docPr>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8635D686-5074-426A-BE36-7BD1DBA2F8C9}"/>
                        </a:ext>
                      </a:extLst>
                    </pic:cNvPr>
                    <pic:cNvPicPr/>
                  </pic:nvPicPr>
                  <pic:blipFill>
                    <a:blip r:embed="rId19"/>
                    <a:stretch>
                      <a:fillRect/>
                    </a:stretch>
                  </pic:blipFill>
                  <pic:spPr>
                    <a:xfrm>
                      <a:off x="0" y="0"/>
                      <a:ext cx="2759289" cy="2641492"/>
                    </a:xfrm>
                    <a:prstGeom prst="rect">
                      <a:avLst/>
                    </a:prstGeom>
                  </pic:spPr>
                </pic:pic>
              </a:graphicData>
            </a:graphic>
          </wp:inline>
        </w:drawing>
      </w:r>
    </w:p>
    <w:p w14:paraId="7937E2C2" w14:textId="77777777" w:rsidR="005508E5" w:rsidRPr="008E2D42" w:rsidRDefault="005508E5" w:rsidP="00EC1351">
      <w:pPr>
        <w:rPr>
          <w:noProof/>
          <w:lang w:val="en-GB"/>
        </w:rPr>
      </w:pPr>
    </w:p>
    <w:p w14:paraId="39BA0F96" w14:textId="35E4A0E8" w:rsidR="008E2D42" w:rsidRDefault="005508E5" w:rsidP="00EC1351">
      <w:pPr>
        <w:rPr>
          <w:noProof/>
          <w:lang w:val="en-GB"/>
        </w:rPr>
      </w:pPr>
      <w:r w:rsidRPr="005508E5">
        <w:rPr>
          <w:noProof/>
        </w:rPr>
        <w:drawing>
          <wp:inline distT="0" distB="0" distL="0" distR="0" wp14:anchorId="46CBC7C5" wp14:editId="14E73F59">
            <wp:extent cx="2640330" cy="2483684"/>
            <wp:effectExtent l="0" t="0" r="7620" b="0"/>
            <wp:docPr id="12" name="图片 5">
              <a:extLst xmlns:a="http://schemas.openxmlformats.org/drawingml/2006/main">
                <a:ext uri="{FF2B5EF4-FFF2-40B4-BE49-F238E27FC236}">
                  <a16:creationId xmlns:a16="http://schemas.microsoft.com/office/drawing/2014/main" id="{5F04932C-FEF7-486F-A36E-6764F5FFC8D4}"/>
                </a:ext>
              </a:extLst>
            </wp:docPr>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F04932C-FEF7-486F-A36E-6764F5FFC8D4}"/>
                        </a:ext>
                      </a:extLst>
                    </pic:cNvPr>
                    <pic:cNvPicPr/>
                  </pic:nvPicPr>
                  <pic:blipFill>
                    <a:blip r:embed="rId20"/>
                    <a:stretch>
                      <a:fillRect/>
                    </a:stretch>
                  </pic:blipFill>
                  <pic:spPr>
                    <a:xfrm>
                      <a:off x="0" y="0"/>
                      <a:ext cx="2650680" cy="2493420"/>
                    </a:xfrm>
                    <a:prstGeom prst="rect">
                      <a:avLst/>
                    </a:prstGeom>
                  </pic:spPr>
                </pic:pic>
              </a:graphicData>
            </a:graphic>
          </wp:inline>
        </w:drawing>
      </w:r>
      <w:r>
        <w:rPr>
          <w:rFonts w:hint="eastAsia"/>
          <w:noProof/>
          <w:lang w:val="en-GB"/>
        </w:rPr>
        <w:t xml:space="preserve"> </w:t>
      </w:r>
      <w:r w:rsidRPr="005508E5">
        <w:rPr>
          <w:noProof/>
        </w:rPr>
        <w:drawing>
          <wp:inline distT="0" distB="0" distL="0" distR="0" wp14:anchorId="4162E4C8" wp14:editId="315B97BA">
            <wp:extent cx="2688287" cy="2483618"/>
            <wp:effectExtent l="0" t="0" r="0" b="0"/>
            <wp:docPr id="13" name="图片 6">
              <a:extLst xmlns:a="http://schemas.openxmlformats.org/drawingml/2006/main">
                <a:ext uri="{FF2B5EF4-FFF2-40B4-BE49-F238E27FC236}">
                  <a16:creationId xmlns:a16="http://schemas.microsoft.com/office/drawing/2014/main" id="{AA25DF37-2C6A-40D0-9DF7-DE851288B642}"/>
                </a:ext>
              </a:extLst>
            </wp:docPr>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AA25DF37-2C6A-40D0-9DF7-DE851288B642}"/>
                        </a:ext>
                      </a:extLst>
                    </pic:cNvPr>
                    <pic:cNvPicPr/>
                  </pic:nvPicPr>
                  <pic:blipFill>
                    <a:blip r:embed="rId21"/>
                    <a:stretch>
                      <a:fillRect/>
                    </a:stretch>
                  </pic:blipFill>
                  <pic:spPr>
                    <a:xfrm>
                      <a:off x="0" y="0"/>
                      <a:ext cx="2700025" cy="2494463"/>
                    </a:xfrm>
                    <a:prstGeom prst="rect">
                      <a:avLst/>
                    </a:prstGeom>
                  </pic:spPr>
                </pic:pic>
              </a:graphicData>
            </a:graphic>
          </wp:inline>
        </w:drawing>
      </w:r>
    </w:p>
    <w:p w14:paraId="1EFDA8C5" w14:textId="0670C8F9" w:rsidR="005508E5" w:rsidRDefault="005508E5" w:rsidP="00EC1351">
      <w:pPr>
        <w:rPr>
          <w:noProof/>
          <w:lang w:val="en-GB"/>
        </w:rPr>
      </w:pPr>
    </w:p>
    <w:p w14:paraId="2FDAB36D" w14:textId="592F6CB1" w:rsidR="002461E2" w:rsidRPr="002461E2" w:rsidRDefault="002461E2" w:rsidP="00EC1351">
      <w:pPr>
        <w:pStyle w:val="af9"/>
        <w:numPr>
          <w:ilvl w:val="0"/>
          <w:numId w:val="30"/>
        </w:numPr>
        <w:rPr>
          <w:rFonts w:ascii="Times" w:eastAsiaTheme="minorEastAsia" w:hAnsi="Times" w:cs="Times"/>
          <w:bCs/>
          <w:noProof/>
          <w:color w:val="000000"/>
        </w:rPr>
      </w:pPr>
      <w:r>
        <w:rPr>
          <w:rFonts w:ascii="Times" w:eastAsiaTheme="minorEastAsia" w:hAnsi="Times" w:cs="Times"/>
          <w:bCs/>
          <w:noProof/>
          <w:color w:val="000000"/>
        </w:rPr>
        <w:t>DFT-S</w:t>
      </w:r>
      <w:r w:rsidRPr="00EC1351">
        <w:rPr>
          <w:rFonts w:ascii="Times" w:eastAsiaTheme="minorEastAsia" w:hAnsi="Times" w:cs="Times"/>
          <w:bCs/>
          <w:noProof/>
          <w:color w:val="000000"/>
        </w:rPr>
        <w:t>-OFDM</w:t>
      </w:r>
      <w:r>
        <w:rPr>
          <w:rFonts w:ascii="Times" w:eastAsiaTheme="minorEastAsia" w:hAnsi="Times" w:cs="Times"/>
          <w:bCs/>
          <w:noProof/>
          <w:color w:val="000000"/>
        </w:rPr>
        <w:t xml:space="preserve"> with 26dB ACLR</w:t>
      </w:r>
    </w:p>
    <w:p w14:paraId="3028D360" w14:textId="53EC056A" w:rsidR="005508E5" w:rsidRDefault="005508E5" w:rsidP="00EC1351">
      <w:pPr>
        <w:rPr>
          <w:noProof/>
          <w:lang w:val="en-GB"/>
        </w:rPr>
      </w:pPr>
      <w:r w:rsidRPr="005508E5">
        <w:rPr>
          <w:noProof/>
        </w:rPr>
        <w:lastRenderedPageBreak/>
        <w:drawing>
          <wp:inline distT="0" distB="0" distL="0" distR="0" wp14:anchorId="556B9BCD" wp14:editId="1C67457D">
            <wp:extent cx="2681786" cy="2367887"/>
            <wp:effectExtent l="0" t="0" r="4445" b="0"/>
            <wp:docPr id="14" name="图片 7">
              <a:extLst xmlns:a="http://schemas.openxmlformats.org/drawingml/2006/main">
                <a:ext uri="{FF2B5EF4-FFF2-40B4-BE49-F238E27FC236}">
                  <a16:creationId xmlns:a16="http://schemas.microsoft.com/office/drawing/2014/main" id="{3175FACF-2C68-4C0C-BABB-B7051D9B1D28}"/>
                </a:ext>
              </a:extLst>
            </wp:docPr>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3175FACF-2C68-4C0C-BABB-B7051D9B1D28}"/>
                        </a:ext>
                      </a:extLst>
                    </pic:cNvPr>
                    <pic:cNvPicPr/>
                  </pic:nvPicPr>
                  <pic:blipFill>
                    <a:blip r:embed="rId22"/>
                    <a:stretch>
                      <a:fillRect/>
                    </a:stretch>
                  </pic:blipFill>
                  <pic:spPr>
                    <a:xfrm>
                      <a:off x="0" y="0"/>
                      <a:ext cx="2691796" cy="2376725"/>
                    </a:xfrm>
                    <a:prstGeom prst="rect">
                      <a:avLst/>
                    </a:prstGeom>
                  </pic:spPr>
                </pic:pic>
              </a:graphicData>
            </a:graphic>
          </wp:inline>
        </w:drawing>
      </w:r>
      <w:r>
        <w:rPr>
          <w:rFonts w:hint="eastAsia"/>
          <w:noProof/>
          <w:lang w:val="en-GB"/>
        </w:rPr>
        <w:t xml:space="preserve"> </w:t>
      </w:r>
      <w:r w:rsidRPr="005508E5">
        <w:rPr>
          <w:noProof/>
        </w:rPr>
        <w:drawing>
          <wp:inline distT="0" distB="0" distL="0" distR="0" wp14:anchorId="4BBC1701" wp14:editId="0018D690">
            <wp:extent cx="2647012" cy="2367280"/>
            <wp:effectExtent l="0" t="0" r="1270" b="0"/>
            <wp:docPr id="15" name="图片 8">
              <a:extLst xmlns:a="http://schemas.openxmlformats.org/drawingml/2006/main">
                <a:ext uri="{FF2B5EF4-FFF2-40B4-BE49-F238E27FC236}">
                  <a16:creationId xmlns:a16="http://schemas.microsoft.com/office/drawing/2014/main" id="{6E3B7457-4DE1-40DC-8A29-F62DF1F966E0}"/>
                </a:ext>
              </a:extLst>
            </wp:docPr>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6E3B7457-4DE1-40DC-8A29-F62DF1F966E0}"/>
                        </a:ext>
                      </a:extLst>
                    </pic:cNvPr>
                    <pic:cNvPicPr/>
                  </pic:nvPicPr>
                  <pic:blipFill>
                    <a:blip r:embed="rId23"/>
                    <a:stretch>
                      <a:fillRect/>
                    </a:stretch>
                  </pic:blipFill>
                  <pic:spPr>
                    <a:xfrm>
                      <a:off x="0" y="0"/>
                      <a:ext cx="2657117" cy="2376317"/>
                    </a:xfrm>
                    <a:prstGeom prst="rect">
                      <a:avLst/>
                    </a:prstGeom>
                  </pic:spPr>
                </pic:pic>
              </a:graphicData>
            </a:graphic>
          </wp:inline>
        </w:drawing>
      </w:r>
    </w:p>
    <w:p w14:paraId="209888B4" w14:textId="6B77156E" w:rsidR="005508E5" w:rsidRDefault="005508E5" w:rsidP="00EC1351">
      <w:pPr>
        <w:rPr>
          <w:noProof/>
          <w:lang w:val="en-GB"/>
        </w:rPr>
      </w:pPr>
    </w:p>
    <w:p w14:paraId="527E0D34" w14:textId="07C26553" w:rsidR="005508E5" w:rsidRDefault="005508E5" w:rsidP="00EC1351">
      <w:pPr>
        <w:rPr>
          <w:noProof/>
          <w:lang w:val="en-GB"/>
        </w:rPr>
      </w:pPr>
      <w:r w:rsidRPr="005508E5">
        <w:rPr>
          <w:noProof/>
        </w:rPr>
        <w:drawing>
          <wp:inline distT="0" distB="0" distL="0" distR="0" wp14:anchorId="2C2D0C64" wp14:editId="05F1D740">
            <wp:extent cx="2715905" cy="2470245"/>
            <wp:effectExtent l="0" t="0" r="8255" b="6350"/>
            <wp:docPr id="16" name="图片 5">
              <a:extLst xmlns:a="http://schemas.openxmlformats.org/drawingml/2006/main">
                <a:ext uri="{FF2B5EF4-FFF2-40B4-BE49-F238E27FC236}">
                  <a16:creationId xmlns:a16="http://schemas.microsoft.com/office/drawing/2014/main" id="{F8EE47B9-ACDF-4D09-AB8A-073C960DD2BA}"/>
                </a:ext>
              </a:extLst>
            </wp:docPr>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F8EE47B9-ACDF-4D09-AB8A-073C960DD2BA}"/>
                        </a:ext>
                      </a:extLst>
                    </pic:cNvPr>
                    <pic:cNvPicPr/>
                  </pic:nvPicPr>
                  <pic:blipFill>
                    <a:blip r:embed="rId24"/>
                    <a:stretch>
                      <a:fillRect/>
                    </a:stretch>
                  </pic:blipFill>
                  <pic:spPr>
                    <a:xfrm>
                      <a:off x="0" y="0"/>
                      <a:ext cx="2723109" cy="2476797"/>
                    </a:xfrm>
                    <a:prstGeom prst="rect">
                      <a:avLst/>
                    </a:prstGeom>
                  </pic:spPr>
                </pic:pic>
              </a:graphicData>
            </a:graphic>
          </wp:inline>
        </w:drawing>
      </w:r>
      <w:r>
        <w:rPr>
          <w:rFonts w:hint="eastAsia"/>
          <w:noProof/>
          <w:lang w:val="en-GB"/>
        </w:rPr>
        <w:t xml:space="preserve"> </w:t>
      </w:r>
      <w:r w:rsidRPr="005508E5">
        <w:rPr>
          <w:noProof/>
        </w:rPr>
        <w:drawing>
          <wp:inline distT="0" distB="0" distL="0" distR="0" wp14:anchorId="3DD9C45F" wp14:editId="0F85E0FE">
            <wp:extent cx="2634018" cy="2442949"/>
            <wp:effectExtent l="0" t="0" r="0" b="0"/>
            <wp:docPr id="17" name="图片 6">
              <a:extLst xmlns:a="http://schemas.openxmlformats.org/drawingml/2006/main">
                <a:ext uri="{FF2B5EF4-FFF2-40B4-BE49-F238E27FC236}">
                  <a16:creationId xmlns:a16="http://schemas.microsoft.com/office/drawing/2014/main" id="{3CB2BFEB-C6CB-4D75-AB19-9EDE52288A8E}"/>
                </a:ext>
              </a:extLst>
            </wp:docPr>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3CB2BFEB-C6CB-4D75-AB19-9EDE52288A8E}"/>
                        </a:ext>
                      </a:extLst>
                    </pic:cNvPr>
                    <pic:cNvPicPr/>
                  </pic:nvPicPr>
                  <pic:blipFill>
                    <a:blip r:embed="rId25"/>
                    <a:stretch>
                      <a:fillRect/>
                    </a:stretch>
                  </pic:blipFill>
                  <pic:spPr>
                    <a:xfrm>
                      <a:off x="0" y="0"/>
                      <a:ext cx="2656185" cy="2463508"/>
                    </a:xfrm>
                    <a:prstGeom prst="rect">
                      <a:avLst/>
                    </a:prstGeom>
                  </pic:spPr>
                </pic:pic>
              </a:graphicData>
            </a:graphic>
          </wp:inline>
        </w:drawing>
      </w:r>
    </w:p>
    <w:p w14:paraId="47B5D826" w14:textId="77777777" w:rsidR="005508E5" w:rsidRDefault="005508E5" w:rsidP="00EC1351">
      <w:pPr>
        <w:rPr>
          <w:noProof/>
          <w:lang w:val="en-GB"/>
        </w:rPr>
      </w:pPr>
    </w:p>
    <w:p w14:paraId="2DAFDB6A" w14:textId="46AEAFBD" w:rsidR="005508E5" w:rsidRDefault="005508E5" w:rsidP="00EC1351">
      <w:pPr>
        <w:rPr>
          <w:noProof/>
          <w:lang w:val="en-GB"/>
        </w:rPr>
      </w:pPr>
      <w:r w:rsidRPr="005508E5">
        <w:rPr>
          <w:noProof/>
        </w:rPr>
        <w:drawing>
          <wp:inline distT="0" distB="0" distL="0" distR="0" wp14:anchorId="3698C7D1" wp14:editId="28D17D58">
            <wp:extent cx="2715895" cy="2354239"/>
            <wp:effectExtent l="0" t="0" r="8255" b="8255"/>
            <wp:docPr id="18" name="图片 7">
              <a:extLst xmlns:a="http://schemas.openxmlformats.org/drawingml/2006/main">
                <a:ext uri="{FF2B5EF4-FFF2-40B4-BE49-F238E27FC236}">
                  <a16:creationId xmlns:a16="http://schemas.microsoft.com/office/drawing/2014/main" id="{3260A640-50EB-4D6D-B326-B2D5F1AD6771}"/>
                </a:ext>
              </a:extLst>
            </wp:docPr>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3260A640-50EB-4D6D-B326-B2D5F1AD6771}"/>
                        </a:ext>
                      </a:extLst>
                    </pic:cNvPr>
                    <pic:cNvPicPr/>
                  </pic:nvPicPr>
                  <pic:blipFill>
                    <a:blip r:embed="rId26"/>
                    <a:stretch>
                      <a:fillRect/>
                    </a:stretch>
                  </pic:blipFill>
                  <pic:spPr>
                    <a:xfrm>
                      <a:off x="0" y="0"/>
                      <a:ext cx="2733373" cy="2369390"/>
                    </a:xfrm>
                    <a:prstGeom prst="rect">
                      <a:avLst/>
                    </a:prstGeom>
                  </pic:spPr>
                </pic:pic>
              </a:graphicData>
            </a:graphic>
          </wp:inline>
        </w:drawing>
      </w:r>
    </w:p>
    <w:p w14:paraId="0A2719E2" w14:textId="77777777" w:rsidR="005508E5" w:rsidRPr="007E3963" w:rsidRDefault="005508E5" w:rsidP="00EC1351">
      <w:pPr>
        <w:rPr>
          <w:noProof/>
          <w:lang w:val="en-GB"/>
        </w:rPr>
      </w:pPr>
    </w:p>
    <w:sectPr w:rsidR="005508E5" w:rsidRPr="007E39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F2347" w14:textId="77777777" w:rsidR="005F4360" w:rsidRDefault="005F4360">
      <w:r>
        <w:separator/>
      </w:r>
    </w:p>
  </w:endnote>
  <w:endnote w:type="continuationSeparator" w:id="0">
    <w:p w14:paraId="261FEF13" w14:textId="77777777" w:rsidR="005F4360" w:rsidRDefault="005F4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7203A" w14:textId="77777777" w:rsidR="005F4360" w:rsidRDefault="005F4360">
      <w:r>
        <w:separator/>
      </w:r>
    </w:p>
  </w:footnote>
  <w:footnote w:type="continuationSeparator" w:id="0">
    <w:p w14:paraId="7DCEB9F9" w14:textId="77777777" w:rsidR="005F4360" w:rsidRDefault="005F4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95A18"/>
    <w:multiLevelType w:val="hybridMultilevel"/>
    <w:tmpl w:val="365EFB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2D6A38"/>
    <w:multiLevelType w:val="hybridMultilevel"/>
    <w:tmpl w:val="7384F208"/>
    <w:lvl w:ilvl="0" w:tplc="04090001">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9"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2"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3"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984C57"/>
    <w:multiLevelType w:val="hybridMultilevel"/>
    <w:tmpl w:val="EEB64166"/>
    <w:lvl w:ilvl="0" w:tplc="159A0D00">
      <w:start w:val="1"/>
      <w:numFmt w:val="bullet"/>
      <w:lvlText w:val=""/>
      <w:lvlJc w:val="left"/>
      <w:pPr>
        <w:ind w:left="420" w:hanging="420"/>
      </w:pPr>
      <w:rPr>
        <w:rFonts w:ascii="Times New Roman" w:eastAsiaTheme="minorEastAsia" w:hAnsi="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715BA7"/>
    <w:multiLevelType w:val="hybridMultilevel"/>
    <w:tmpl w:val="F4B8C7E8"/>
    <w:lvl w:ilvl="0" w:tplc="159A0D00">
      <w:start w:val="1"/>
      <w:numFmt w:val="bullet"/>
      <w:lvlText w:val=""/>
      <w:lvlJc w:val="left"/>
      <w:pPr>
        <w:ind w:left="420" w:hanging="420"/>
      </w:pPr>
      <w:rPr>
        <w:rFonts w:ascii="Times New Roman" w:eastAsiaTheme="minorEastAsia" w:hAnsi="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905695"/>
    <w:multiLevelType w:val="hybridMultilevel"/>
    <w:tmpl w:val="CC7EB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76C52E78"/>
    <w:multiLevelType w:val="hybridMultilevel"/>
    <w:tmpl w:val="D898E1F6"/>
    <w:lvl w:ilvl="0" w:tplc="04090001">
      <w:start w:val="1"/>
      <w:numFmt w:val="bullet"/>
      <w:lvlText w:val=""/>
      <w:lvlJc w:val="left"/>
      <w:pPr>
        <w:ind w:left="2120" w:hanging="420"/>
      </w:pPr>
      <w:rPr>
        <w:rFonts w:ascii="Wingdings" w:hAnsi="Wingdings"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31" w15:restartNumberingAfterBreak="0">
    <w:nsid w:val="7BBD5B42"/>
    <w:multiLevelType w:val="hybridMultilevel"/>
    <w:tmpl w:val="6A9A027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8"/>
  </w:num>
  <w:num w:numId="2">
    <w:abstractNumId w:val="11"/>
  </w:num>
  <w:num w:numId="3">
    <w:abstractNumId w:val="29"/>
  </w:num>
  <w:num w:numId="4">
    <w:abstractNumId w:val="12"/>
  </w:num>
  <w:num w:numId="5">
    <w:abstractNumId w:val="7"/>
  </w:num>
  <w:num w:numId="6">
    <w:abstractNumId w:val="16"/>
  </w:num>
  <w:num w:numId="7">
    <w:abstractNumId w:val="19"/>
  </w:num>
  <w:num w:numId="8">
    <w:abstractNumId w:val="21"/>
  </w:num>
  <w:num w:numId="9">
    <w:abstractNumId w:val="4"/>
  </w:num>
  <w:num w:numId="10">
    <w:abstractNumId w:val="22"/>
  </w:num>
  <w:num w:numId="11">
    <w:abstractNumId w:val="2"/>
  </w:num>
  <w:num w:numId="12">
    <w:abstractNumId w:val="1"/>
  </w:num>
  <w:num w:numId="13">
    <w:abstractNumId w:val="0"/>
  </w:num>
  <w:num w:numId="14">
    <w:abstractNumId w:val="23"/>
  </w:num>
  <w:num w:numId="15">
    <w:abstractNumId w:val="15"/>
  </w:num>
  <w:num w:numId="16">
    <w:abstractNumId w:val="18"/>
  </w:num>
  <w:num w:numId="17">
    <w:abstractNumId w:val="24"/>
  </w:num>
  <w:num w:numId="18">
    <w:abstractNumId w:val="13"/>
  </w:num>
  <w:num w:numId="19">
    <w:abstractNumId w:val="9"/>
  </w:num>
  <w:num w:numId="20">
    <w:abstractNumId w:val="20"/>
  </w:num>
  <w:num w:numId="21">
    <w:abstractNumId w:val="10"/>
  </w:num>
  <w:num w:numId="22">
    <w:abstractNumId w:val="6"/>
  </w:num>
  <w:num w:numId="23">
    <w:abstractNumId w:val="17"/>
  </w:num>
  <w:num w:numId="24">
    <w:abstractNumId w:val="3"/>
  </w:num>
  <w:num w:numId="25">
    <w:abstractNumId w:val="27"/>
  </w:num>
  <w:num w:numId="26">
    <w:abstractNumId w:val="31"/>
  </w:num>
  <w:num w:numId="27">
    <w:abstractNumId w:val="26"/>
  </w:num>
  <w:num w:numId="28">
    <w:abstractNumId w:val="25"/>
  </w:num>
  <w:num w:numId="29">
    <w:abstractNumId w:val="14"/>
  </w:num>
  <w:num w:numId="30">
    <w:abstractNumId w:val="5"/>
  </w:num>
  <w:num w:numId="31">
    <w:abstractNumId w:val="8"/>
  </w:num>
  <w:num w:numId="32">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7C6"/>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87B"/>
    <w:rsid w:val="00095C5B"/>
    <w:rsid w:val="00095E29"/>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4B93"/>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0C7"/>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B9E"/>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1E2"/>
    <w:rsid w:val="0024639A"/>
    <w:rsid w:val="002463FF"/>
    <w:rsid w:val="00246E15"/>
    <w:rsid w:val="0024722F"/>
    <w:rsid w:val="002473A4"/>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1D6"/>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770"/>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2D2"/>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393"/>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0C7D"/>
    <w:rsid w:val="004E1183"/>
    <w:rsid w:val="004E1DDF"/>
    <w:rsid w:val="004E1FCF"/>
    <w:rsid w:val="004E2B50"/>
    <w:rsid w:val="004E2BC5"/>
    <w:rsid w:val="004E2C21"/>
    <w:rsid w:val="004E2F04"/>
    <w:rsid w:val="004E3459"/>
    <w:rsid w:val="004E3CAE"/>
    <w:rsid w:val="004E49E3"/>
    <w:rsid w:val="004E5685"/>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A8C"/>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8E5"/>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4360"/>
    <w:rsid w:val="005F5042"/>
    <w:rsid w:val="005F53E9"/>
    <w:rsid w:val="005F5936"/>
    <w:rsid w:val="005F5C5F"/>
    <w:rsid w:val="005F60D9"/>
    <w:rsid w:val="005F6663"/>
    <w:rsid w:val="005F6C99"/>
    <w:rsid w:val="005F7205"/>
    <w:rsid w:val="005F78B3"/>
    <w:rsid w:val="0060059A"/>
    <w:rsid w:val="00601620"/>
    <w:rsid w:val="00601C0B"/>
    <w:rsid w:val="00603011"/>
    <w:rsid w:val="00604165"/>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4D2C"/>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487"/>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839"/>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258"/>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58B"/>
    <w:rsid w:val="0079283D"/>
    <w:rsid w:val="00792BEC"/>
    <w:rsid w:val="007935EB"/>
    <w:rsid w:val="00793BEB"/>
    <w:rsid w:val="00793E02"/>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963"/>
    <w:rsid w:val="007E3ADA"/>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1D"/>
    <w:rsid w:val="00837B28"/>
    <w:rsid w:val="00837C81"/>
    <w:rsid w:val="00840259"/>
    <w:rsid w:val="00841F5D"/>
    <w:rsid w:val="00842D81"/>
    <w:rsid w:val="00843177"/>
    <w:rsid w:val="0084336D"/>
    <w:rsid w:val="008435AC"/>
    <w:rsid w:val="0084383C"/>
    <w:rsid w:val="00844DFA"/>
    <w:rsid w:val="008450F8"/>
    <w:rsid w:val="00845534"/>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484"/>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04A"/>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42"/>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162"/>
    <w:rsid w:val="008F4787"/>
    <w:rsid w:val="008F5145"/>
    <w:rsid w:val="008F539A"/>
    <w:rsid w:val="008F540C"/>
    <w:rsid w:val="008F554D"/>
    <w:rsid w:val="008F56FA"/>
    <w:rsid w:val="008F5B70"/>
    <w:rsid w:val="008F6F2F"/>
    <w:rsid w:val="008F7132"/>
    <w:rsid w:val="008F74EC"/>
    <w:rsid w:val="008F7AD5"/>
    <w:rsid w:val="008F7D93"/>
    <w:rsid w:val="00900394"/>
    <w:rsid w:val="00900DE9"/>
    <w:rsid w:val="0090158E"/>
    <w:rsid w:val="00901D03"/>
    <w:rsid w:val="00902409"/>
    <w:rsid w:val="00902CCE"/>
    <w:rsid w:val="00902D48"/>
    <w:rsid w:val="00903051"/>
    <w:rsid w:val="009036B4"/>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6EEC"/>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04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06AE2"/>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38E"/>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4A0"/>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C7688"/>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371E"/>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7ECE"/>
    <w:rsid w:val="00B00779"/>
    <w:rsid w:val="00B0096A"/>
    <w:rsid w:val="00B01534"/>
    <w:rsid w:val="00B022DC"/>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462"/>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5472"/>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385F"/>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0F23"/>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834"/>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BB6"/>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996"/>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896"/>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6A6A"/>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466"/>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1DC"/>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1351"/>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1D"/>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4C"/>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E25"/>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93BEB"/>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357257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383334">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1908</TotalTime>
  <Pages>6</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 Jinqiang</cp:lastModifiedBy>
  <cp:revision>142</cp:revision>
  <dcterms:created xsi:type="dcterms:W3CDTF">2024-11-04T04:02:00Z</dcterms:created>
  <dcterms:modified xsi:type="dcterms:W3CDTF">2025-11-07T11:30:00Z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